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Pr="001E7B22" w:rsidRDefault="006A2AA5" w:rsidP="00A9310C">
      <w:pPr>
        <w:rPr>
          <w:sz w:val="28"/>
          <w:szCs w:val="28"/>
        </w:rPr>
      </w:pPr>
      <w:r w:rsidRPr="001E7B22">
        <w:rPr>
          <w:sz w:val="28"/>
          <w:szCs w:val="28"/>
        </w:rPr>
        <w:t>Составители:</w:t>
      </w:r>
    </w:p>
    <w:p w:rsidR="006A2AA5" w:rsidRDefault="006A2AA5" w:rsidP="00A9310C">
      <w:pPr>
        <w:rPr>
          <w:sz w:val="28"/>
          <w:szCs w:val="28"/>
        </w:rPr>
      </w:pPr>
      <w:r w:rsidRPr="00B70ACE">
        <w:rPr>
          <w:b/>
          <w:sz w:val="28"/>
          <w:szCs w:val="28"/>
        </w:rPr>
        <w:t>Е.В. Воробьёва</w:t>
      </w:r>
      <w:r>
        <w:rPr>
          <w:sz w:val="28"/>
          <w:szCs w:val="28"/>
        </w:rPr>
        <w:t xml:space="preserve">, начальник управления </w:t>
      </w:r>
    </w:p>
    <w:p w:rsidR="006A2AA5" w:rsidRDefault="006A2AA5" w:rsidP="00A9310C">
      <w:pPr>
        <w:rPr>
          <w:sz w:val="28"/>
          <w:szCs w:val="28"/>
        </w:rPr>
      </w:pPr>
      <w:r>
        <w:rPr>
          <w:sz w:val="28"/>
          <w:szCs w:val="28"/>
        </w:rPr>
        <w:t xml:space="preserve">общего и дошкольного образования </w:t>
      </w:r>
    </w:p>
    <w:p w:rsidR="006A2AA5" w:rsidRDefault="006A2AA5" w:rsidP="00A9310C">
      <w:pPr>
        <w:rPr>
          <w:sz w:val="28"/>
          <w:szCs w:val="28"/>
        </w:rPr>
      </w:pPr>
      <w:r>
        <w:rPr>
          <w:sz w:val="28"/>
          <w:szCs w:val="28"/>
        </w:rPr>
        <w:t xml:space="preserve">департамента образования и науки </w:t>
      </w:r>
    </w:p>
    <w:p w:rsidR="006A2AA5" w:rsidRDefault="006A2AA5" w:rsidP="00A9310C">
      <w:pPr>
        <w:rPr>
          <w:sz w:val="28"/>
          <w:szCs w:val="28"/>
        </w:rPr>
      </w:pPr>
      <w:r>
        <w:rPr>
          <w:sz w:val="28"/>
          <w:szCs w:val="28"/>
        </w:rPr>
        <w:t>Краснодарского края;</w:t>
      </w:r>
    </w:p>
    <w:p w:rsidR="006A2AA5" w:rsidRDefault="006A2AA5" w:rsidP="00A9310C">
      <w:pPr>
        <w:rPr>
          <w:sz w:val="28"/>
          <w:szCs w:val="28"/>
        </w:rPr>
      </w:pPr>
      <w:r w:rsidRPr="00B70ACE">
        <w:rPr>
          <w:b/>
          <w:sz w:val="28"/>
          <w:szCs w:val="28"/>
        </w:rPr>
        <w:t>Р.А. Гардымова</w:t>
      </w:r>
      <w:r>
        <w:rPr>
          <w:sz w:val="28"/>
          <w:szCs w:val="28"/>
        </w:rPr>
        <w:t xml:space="preserve">, руководитель </w:t>
      </w:r>
    </w:p>
    <w:p w:rsidR="006A2AA5" w:rsidRDefault="006A2AA5" w:rsidP="00A9310C">
      <w:pPr>
        <w:rPr>
          <w:sz w:val="28"/>
          <w:szCs w:val="28"/>
        </w:rPr>
      </w:pPr>
      <w:r>
        <w:rPr>
          <w:sz w:val="28"/>
          <w:szCs w:val="28"/>
        </w:rPr>
        <w:t xml:space="preserve">Государственного казенного учреждения </w:t>
      </w:r>
    </w:p>
    <w:p w:rsidR="006A2AA5" w:rsidRDefault="006A2AA5" w:rsidP="00A9310C">
      <w:pPr>
        <w:rPr>
          <w:sz w:val="28"/>
          <w:szCs w:val="28"/>
        </w:rPr>
      </w:pPr>
      <w:r>
        <w:rPr>
          <w:sz w:val="28"/>
          <w:szCs w:val="28"/>
        </w:rPr>
        <w:t>Краснодарского края Центра оценки качества образования;</w:t>
      </w:r>
    </w:p>
    <w:p w:rsidR="006A2AA5" w:rsidRDefault="006A2AA5" w:rsidP="00A9310C">
      <w:pPr>
        <w:rPr>
          <w:sz w:val="28"/>
          <w:szCs w:val="28"/>
        </w:rPr>
      </w:pPr>
      <w:r w:rsidRPr="00B70ACE">
        <w:rPr>
          <w:b/>
          <w:sz w:val="28"/>
          <w:szCs w:val="28"/>
        </w:rPr>
        <w:t>Н.Ф. Лапшина</w:t>
      </w:r>
      <w:r>
        <w:rPr>
          <w:sz w:val="28"/>
          <w:szCs w:val="28"/>
        </w:rPr>
        <w:t xml:space="preserve">, заместитель руководителя </w:t>
      </w:r>
    </w:p>
    <w:p w:rsidR="006A2AA5" w:rsidRDefault="006A2AA5" w:rsidP="00A9310C">
      <w:pPr>
        <w:rPr>
          <w:sz w:val="28"/>
          <w:szCs w:val="28"/>
        </w:rPr>
      </w:pPr>
      <w:r>
        <w:rPr>
          <w:sz w:val="28"/>
          <w:szCs w:val="28"/>
        </w:rPr>
        <w:t xml:space="preserve">Государственного казенного учреждения </w:t>
      </w:r>
    </w:p>
    <w:p w:rsidR="006A2AA5" w:rsidRDefault="006A2AA5" w:rsidP="00A9310C">
      <w:pPr>
        <w:rPr>
          <w:sz w:val="28"/>
          <w:szCs w:val="28"/>
        </w:rPr>
      </w:pPr>
      <w:r>
        <w:rPr>
          <w:sz w:val="28"/>
          <w:szCs w:val="28"/>
        </w:rPr>
        <w:t>Краснодарского края Центра оценки качества образования</w:t>
      </w:r>
    </w:p>
    <w:p w:rsidR="006A2AA5" w:rsidRPr="00944BD7" w:rsidRDefault="006A2AA5" w:rsidP="00A9310C">
      <w:pPr>
        <w:rPr>
          <w:sz w:val="28"/>
          <w:szCs w:val="28"/>
        </w:rPr>
      </w:pPr>
      <w:r>
        <w:rPr>
          <w:sz w:val="28"/>
          <w:szCs w:val="28"/>
        </w:rPr>
        <w:t>Центра оценки качества образования.</w:t>
      </w:r>
    </w:p>
    <w:p w:rsidR="006A2AA5" w:rsidRDefault="006A2AA5" w:rsidP="00BA0332">
      <w:pPr>
        <w:rPr>
          <w:sz w:val="28"/>
          <w:szCs w:val="28"/>
        </w:rPr>
      </w:pPr>
    </w:p>
    <w:p w:rsidR="006A2AA5" w:rsidRDefault="006A2AA5" w:rsidP="00BA0332">
      <w:pPr>
        <w:rPr>
          <w:sz w:val="28"/>
          <w:szCs w:val="28"/>
        </w:rPr>
      </w:pPr>
      <w:r w:rsidRPr="00BA0332">
        <w:rPr>
          <w:sz w:val="28"/>
          <w:szCs w:val="28"/>
        </w:rPr>
        <w:t xml:space="preserve">Вёрстка: </w:t>
      </w:r>
    </w:p>
    <w:p w:rsidR="006A2AA5" w:rsidRDefault="006A2AA5" w:rsidP="00BA0332">
      <w:pPr>
        <w:rPr>
          <w:sz w:val="28"/>
          <w:szCs w:val="28"/>
        </w:rPr>
      </w:pPr>
      <w:r w:rsidRPr="00B70ACE">
        <w:rPr>
          <w:b/>
          <w:sz w:val="28"/>
          <w:szCs w:val="28"/>
        </w:rPr>
        <w:t>Н.Н.Андрющенко</w:t>
      </w:r>
      <w:r w:rsidRPr="00BA0332">
        <w:rPr>
          <w:sz w:val="28"/>
          <w:szCs w:val="28"/>
        </w:rPr>
        <w:t>, главный специалист</w:t>
      </w:r>
      <w:r>
        <w:t xml:space="preserve"> </w:t>
      </w:r>
      <w:r>
        <w:rPr>
          <w:sz w:val="28"/>
          <w:szCs w:val="28"/>
        </w:rPr>
        <w:t xml:space="preserve">Государственного казенного учреждения Краснодарского края </w:t>
      </w:r>
    </w:p>
    <w:p w:rsidR="006A2AA5" w:rsidRDefault="006A2AA5" w:rsidP="00BA0332">
      <w:r>
        <w:rPr>
          <w:sz w:val="28"/>
          <w:szCs w:val="28"/>
        </w:rPr>
        <w:t>Центра оценки качества образования</w:t>
      </w:r>
    </w:p>
    <w:p w:rsidR="006A2AA5" w:rsidRDefault="006A2AA5" w:rsidP="00A9310C">
      <w:pPr>
        <w:jc w:val="center"/>
      </w:pPr>
    </w:p>
    <w:p w:rsidR="006A2AA5" w:rsidRDefault="006A2AA5" w:rsidP="00A9310C">
      <w:pPr>
        <w:jc w:val="center"/>
      </w:pPr>
    </w:p>
    <w:p w:rsidR="006A2AA5" w:rsidRDefault="006A2AA5" w:rsidP="00A9310C">
      <w:pPr>
        <w:jc w:val="center"/>
      </w:pPr>
    </w:p>
    <w:p w:rsidR="006A2AA5" w:rsidRDefault="006A2AA5" w:rsidP="00A9310C">
      <w:pPr>
        <w:jc w:val="center"/>
      </w:pPr>
    </w:p>
    <w:p w:rsidR="006A2AA5" w:rsidRDefault="006A2AA5" w:rsidP="00A9310C">
      <w:pPr>
        <w:jc w:val="center"/>
      </w:pPr>
    </w:p>
    <w:p w:rsidR="006A2AA5" w:rsidRDefault="006A2AA5" w:rsidP="00A9310C">
      <w:pPr>
        <w:jc w:val="center"/>
      </w:pPr>
    </w:p>
    <w:p w:rsidR="006A2AA5" w:rsidRDefault="006A2AA5" w:rsidP="00A9310C">
      <w:pPr>
        <w:jc w:val="center"/>
      </w:pPr>
    </w:p>
    <w:p w:rsidR="006A2AA5" w:rsidRDefault="006A2AA5" w:rsidP="00B70ACE">
      <w:pPr>
        <w:jc w:val="both"/>
        <w:rPr>
          <w:b/>
          <w:sz w:val="28"/>
          <w:szCs w:val="28"/>
        </w:rPr>
      </w:pPr>
      <w:r w:rsidRPr="003A0FA4">
        <w:rPr>
          <w:b/>
          <w:sz w:val="28"/>
          <w:szCs w:val="28"/>
        </w:rPr>
        <w:t>Сборник</w:t>
      </w:r>
      <w:r>
        <w:rPr>
          <w:b/>
          <w:sz w:val="28"/>
          <w:szCs w:val="28"/>
        </w:rPr>
        <w:t>:</w:t>
      </w:r>
      <w:r w:rsidRPr="003A0FA4">
        <w:rPr>
          <w:b/>
          <w:sz w:val="28"/>
          <w:szCs w:val="28"/>
        </w:rPr>
        <w:t xml:space="preserve"> Единый государственный экзамен</w:t>
      </w:r>
      <w:r>
        <w:rPr>
          <w:b/>
          <w:sz w:val="28"/>
          <w:szCs w:val="28"/>
        </w:rPr>
        <w:t>.</w:t>
      </w:r>
      <w:r w:rsidRPr="003A0FA4">
        <w:rPr>
          <w:b/>
          <w:sz w:val="28"/>
          <w:szCs w:val="28"/>
        </w:rPr>
        <w:t xml:space="preserve"> Что нужно знать о ЕГЭ</w:t>
      </w:r>
      <w:r>
        <w:rPr>
          <w:b/>
          <w:sz w:val="28"/>
          <w:szCs w:val="28"/>
        </w:rPr>
        <w:t>? Департамент образования и науки Краснодарского края, ГКУ КК Центр оценки качества образования Краснодар 2012. – 43 с.</w:t>
      </w:r>
    </w:p>
    <w:p w:rsidR="006A2AA5" w:rsidRDefault="006A2AA5" w:rsidP="00A9310C">
      <w:pPr>
        <w:jc w:val="center"/>
        <w:rPr>
          <w:b/>
          <w:sz w:val="28"/>
          <w:szCs w:val="28"/>
        </w:rPr>
      </w:pPr>
    </w:p>
    <w:p w:rsidR="006A2AA5" w:rsidRDefault="006A2AA5" w:rsidP="00A9310C">
      <w:pPr>
        <w:jc w:val="center"/>
        <w:rPr>
          <w:b/>
          <w:sz w:val="28"/>
          <w:szCs w:val="28"/>
        </w:rPr>
      </w:pPr>
    </w:p>
    <w:p w:rsidR="006A2AA5" w:rsidRDefault="006A2AA5" w:rsidP="00A9310C">
      <w:pPr>
        <w:jc w:val="center"/>
        <w:rPr>
          <w:b/>
          <w:sz w:val="28"/>
          <w:szCs w:val="28"/>
        </w:rPr>
      </w:pPr>
    </w:p>
    <w:p w:rsidR="006A2AA5" w:rsidRPr="00E209C0" w:rsidRDefault="006A2AA5" w:rsidP="00A9310C">
      <w:pPr>
        <w:shd w:val="clear" w:color="auto" w:fill="FFFFFF"/>
        <w:ind w:firstLine="675"/>
        <w:jc w:val="both"/>
        <w:rPr>
          <w:i/>
          <w:color w:val="000000"/>
          <w:sz w:val="32"/>
          <w:szCs w:val="32"/>
        </w:rPr>
      </w:pPr>
      <w:r w:rsidRPr="00E209C0">
        <w:rPr>
          <w:i/>
          <w:color w:val="000000"/>
          <w:sz w:val="32"/>
          <w:szCs w:val="32"/>
        </w:rPr>
        <w:t xml:space="preserve">Материалы сборника </w:t>
      </w:r>
      <w:r w:rsidRPr="00E209C0">
        <w:rPr>
          <w:bCs/>
          <w:i/>
          <w:color w:val="000000"/>
          <w:spacing w:val="-3"/>
          <w:sz w:val="32"/>
          <w:szCs w:val="32"/>
        </w:rPr>
        <w:t xml:space="preserve">состоят из 2-х частей, в первой части </w:t>
      </w:r>
      <w:r w:rsidRPr="00E209C0">
        <w:rPr>
          <w:i/>
          <w:color w:val="000000"/>
          <w:sz w:val="32"/>
          <w:szCs w:val="32"/>
        </w:rPr>
        <w:t>представлена актуальная информация о порядке проведения ЕГЭ, его особенностях, сроках проведения, правилах регистрации участников и правилах их поведения во время экзамена. Во второй части даны ответы на основные вопросы, наиболее часто возникающие у организаторов и участников ЕГЭ.</w:t>
      </w:r>
    </w:p>
    <w:p w:rsidR="006A2AA5" w:rsidRPr="00E209C0" w:rsidRDefault="006A2AA5" w:rsidP="00A9310C">
      <w:pPr>
        <w:shd w:val="clear" w:color="auto" w:fill="FFFFFF"/>
        <w:ind w:firstLine="675"/>
        <w:jc w:val="both"/>
        <w:rPr>
          <w:bCs/>
          <w:i/>
          <w:color w:val="000000"/>
          <w:sz w:val="32"/>
          <w:szCs w:val="32"/>
        </w:rPr>
      </w:pPr>
      <w:r w:rsidRPr="00E209C0">
        <w:rPr>
          <w:i/>
          <w:color w:val="000000"/>
          <w:sz w:val="32"/>
          <w:szCs w:val="32"/>
        </w:rPr>
        <w:t>Материалы сборника могут быть использованы муниципальными органами управления образованием, учреждениями методической службы, образовательными учреждениям, общественными наблюдателями, обучающимися и их родителями.</w:t>
      </w:r>
    </w:p>
    <w:p w:rsidR="006A2AA5" w:rsidRDefault="006A2AA5" w:rsidP="00875DA4">
      <w:pPr>
        <w:ind w:firstLine="720"/>
        <w:rPr>
          <w:b/>
          <w:sz w:val="32"/>
          <w:szCs w:val="32"/>
        </w:rPr>
      </w:pPr>
    </w:p>
    <w:p w:rsidR="006A2AA5" w:rsidRDefault="006A2AA5" w:rsidP="00A9310C">
      <w:pPr>
        <w:jc w:val="center"/>
        <w:rPr>
          <w:b/>
          <w:sz w:val="32"/>
          <w:szCs w:val="32"/>
        </w:rPr>
      </w:pPr>
    </w:p>
    <w:p w:rsidR="006A2AA5" w:rsidRPr="00A85457" w:rsidRDefault="006A2AA5" w:rsidP="00A9310C">
      <w:pPr>
        <w:jc w:val="center"/>
        <w:rPr>
          <w:b/>
          <w:sz w:val="32"/>
          <w:szCs w:val="32"/>
        </w:rPr>
      </w:pPr>
      <w:r w:rsidRPr="00A85457">
        <w:rPr>
          <w:b/>
          <w:sz w:val="32"/>
          <w:szCs w:val="32"/>
        </w:rPr>
        <w:t>СОДЕРЖАНИЕ</w:t>
      </w:r>
    </w:p>
    <w:tbl>
      <w:tblPr>
        <w:tblW w:w="0" w:type="auto"/>
        <w:tblLook w:val="01E0"/>
      </w:tblPr>
      <w:tblGrid>
        <w:gridCol w:w="8790"/>
        <w:gridCol w:w="496"/>
      </w:tblGrid>
      <w:tr w:rsidR="006A2AA5" w:rsidRPr="00320B21" w:rsidTr="003B1AC3">
        <w:trPr>
          <w:cantSplit/>
          <w:trHeight w:hRule="exact" w:val="708"/>
        </w:trPr>
        <w:tc>
          <w:tcPr>
            <w:tcW w:w="0" w:type="auto"/>
          </w:tcPr>
          <w:p w:rsidR="006A2AA5" w:rsidRPr="00DB512F" w:rsidRDefault="006A2AA5" w:rsidP="003B1AC3">
            <w:pPr>
              <w:widowControl w:val="0"/>
              <w:spacing w:before="360" w:after="360"/>
              <w:ind w:hanging="108"/>
              <w:rPr>
                <w:sz w:val="28"/>
                <w:szCs w:val="28"/>
              </w:rPr>
            </w:pPr>
            <w:r>
              <w:rPr>
                <w:sz w:val="28"/>
                <w:szCs w:val="28"/>
              </w:rPr>
              <w:t xml:space="preserve"> Перечень условных обозначений, сокращений и терминов</w:t>
            </w:r>
          </w:p>
        </w:tc>
        <w:tc>
          <w:tcPr>
            <w:tcW w:w="0" w:type="auto"/>
          </w:tcPr>
          <w:p w:rsidR="006A2AA5" w:rsidRDefault="006A2AA5" w:rsidP="003E71B6">
            <w:pPr>
              <w:jc w:val="center"/>
              <w:rPr>
                <w:sz w:val="28"/>
                <w:szCs w:val="28"/>
              </w:rPr>
            </w:pPr>
          </w:p>
          <w:p w:rsidR="006A2AA5" w:rsidRPr="00320B21" w:rsidRDefault="006A2AA5" w:rsidP="003E71B6">
            <w:pPr>
              <w:jc w:val="center"/>
              <w:rPr>
                <w:sz w:val="28"/>
                <w:szCs w:val="28"/>
              </w:rPr>
            </w:pPr>
            <w:r>
              <w:rPr>
                <w:sz w:val="28"/>
                <w:szCs w:val="28"/>
              </w:rPr>
              <w:t>4</w:t>
            </w:r>
          </w:p>
        </w:tc>
      </w:tr>
      <w:tr w:rsidR="006A2AA5" w:rsidRPr="00320B21" w:rsidTr="003B1AC3">
        <w:tc>
          <w:tcPr>
            <w:tcW w:w="0" w:type="auto"/>
          </w:tcPr>
          <w:p w:rsidR="006A2AA5" w:rsidRPr="00320B21" w:rsidRDefault="006A2AA5" w:rsidP="00FE3627">
            <w:pPr>
              <w:rPr>
                <w:sz w:val="28"/>
                <w:szCs w:val="28"/>
              </w:rPr>
            </w:pPr>
            <w:r>
              <w:rPr>
                <w:b/>
                <w:sz w:val="28"/>
                <w:szCs w:val="28"/>
                <w:lang w:val="en-US"/>
              </w:rPr>
              <w:t>I</w:t>
            </w:r>
            <w:r w:rsidRPr="007F4228">
              <w:rPr>
                <w:b/>
                <w:sz w:val="28"/>
                <w:szCs w:val="28"/>
              </w:rPr>
              <w:t>.Особенности проведения ЕГЭ</w:t>
            </w:r>
            <w:r w:rsidRPr="00320B21">
              <w:rPr>
                <w:sz w:val="28"/>
                <w:szCs w:val="28"/>
              </w:rPr>
              <w:t>…………………………………….......</w:t>
            </w:r>
          </w:p>
          <w:p w:rsidR="006A2AA5" w:rsidRPr="00320B21" w:rsidRDefault="006A2AA5" w:rsidP="00FE3627">
            <w:pPr>
              <w:rPr>
                <w:sz w:val="28"/>
                <w:szCs w:val="28"/>
              </w:rPr>
            </w:pPr>
            <w:r w:rsidRPr="00320B21">
              <w:rPr>
                <w:sz w:val="28"/>
                <w:szCs w:val="28"/>
              </w:rPr>
              <w:t>1.</w:t>
            </w:r>
            <w:r>
              <w:rPr>
                <w:sz w:val="28"/>
                <w:szCs w:val="28"/>
              </w:rPr>
              <w:t xml:space="preserve">   </w:t>
            </w:r>
            <w:r w:rsidRPr="00320B21">
              <w:rPr>
                <w:sz w:val="28"/>
                <w:szCs w:val="28"/>
              </w:rPr>
              <w:t>Основные сведения……………………………....................................</w:t>
            </w:r>
          </w:p>
        </w:tc>
        <w:tc>
          <w:tcPr>
            <w:tcW w:w="0" w:type="auto"/>
          </w:tcPr>
          <w:p w:rsidR="006A2AA5" w:rsidRPr="00320B21" w:rsidRDefault="006A2AA5" w:rsidP="00FE3627">
            <w:pPr>
              <w:jc w:val="center"/>
              <w:rPr>
                <w:sz w:val="28"/>
                <w:szCs w:val="28"/>
              </w:rPr>
            </w:pPr>
            <w:r>
              <w:rPr>
                <w:sz w:val="28"/>
                <w:szCs w:val="28"/>
              </w:rPr>
              <w:t>5</w:t>
            </w:r>
          </w:p>
          <w:p w:rsidR="006A2AA5" w:rsidRPr="00320B21" w:rsidRDefault="006A2AA5" w:rsidP="00FE3627">
            <w:pPr>
              <w:jc w:val="center"/>
              <w:rPr>
                <w:sz w:val="28"/>
                <w:szCs w:val="28"/>
              </w:rPr>
            </w:pPr>
            <w:r>
              <w:rPr>
                <w:sz w:val="28"/>
                <w:szCs w:val="28"/>
              </w:rPr>
              <w:t>5</w:t>
            </w:r>
          </w:p>
        </w:tc>
      </w:tr>
      <w:tr w:rsidR="006A2AA5" w:rsidRPr="00320B21" w:rsidTr="003B1AC3">
        <w:tc>
          <w:tcPr>
            <w:tcW w:w="0" w:type="auto"/>
          </w:tcPr>
          <w:p w:rsidR="006A2AA5" w:rsidRPr="00320B21" w:rsidRDefault="006A2AA5" w:rsidP="00BE5DC1">
            <w:pPr>
              <w:rPr>
                <w:sz w:val="28"/>
                <w:szCs w:val="28"/>
              </w:rPr>
            </w:pPr>
            <w:r w:rsidRPr="00320B21">
              <w:rPr>
                <w:sz w:val="28"/>
                <w:szCs w:val="28"/>
              </w:rPr>
              <w:t>2.</w:t>
            </w:r>
            <w:r>
              <w:rPr>
                <w:sz w:val="28"/>
                <w:szCs w:val="28"/>
              </w:rPr>
              <w:t xml:space="preserve">   </w:t>
            </w:r>
            <w:r w:rsidRPr="00320B21">
              <w:rPr>
                <w:sz w:val="28"/>
                <w:szCs w:val="28"/>
              </w:rPr>
              <w:t>Участники ЕГЭ…………………………………………………….......</w:t>
            </w:r>
          </w:p>
        </w:tc>
        <w:tc>
          <w:tcPr>
            <w:tcW w:w="0" w:type="auto"/>
          </w:tcPr>
          <w:p w:rsidR="006A2AA5" w:rsidRPr="00320B21" w:rsidRDefault="006A2AA5" w:rsidP="00BE5DC1">
            <w:pPr>
              <w:jc w:val="center"/>
              <w:rPr>
                <w:sz w:val="28"/>
                <w:szCs w:val="28"/>
              </w:rPr>
            </w:pPr>
            <w:r>
              <w:rPr>
                <w:sz w:val="28"/>
                <w:szCs w:val="28"/>
              </w:rPr>
              <w:t>6</w:t>
            </w:r>
          </w:p>
        </w:tc>
      </w:tr>
      <w:tr w:rsidR="006A2AA5" w:rsidRPr="00320B21" w:rsidTr="003B1AC3">
        <w:tc>
          <w:tcPr>
            <w:tcW w:w="0" w:type="auto"/>
          </w:tcPr>
          <w:p w:rsidR="006A2AA5" w:rsidRPr="00320B21" w:rsidRDefault="006A2AA5" w:rsidP="00316201">
            <w:pPr>
              <w:rPr>
                <w:sz w:val="28"/>
                <w:szCs w:val="28"/>
              </w:rPr>
            </w:pPr>
            <w:r w:rsidRPr="00320B21">
              <w:rPr>
                <w:sz w:val="28"/>
                <w:szCs w:val="28"/>
              </w:rPr>
              <w:t>3.</w:t>
            </w:r>
            <w:r>
              <w:rPr>
                <w:sz w:val="28"/>
                <w:szCs w:val="28"/>
              </w:rPr>
              <w:t xml:space="preserve">   </w:t>
            </w:r>
            <w:r w:rsidRPr="00320B21">
              <w:rPr>
                <w:sz w:val="28"/>
                <w:szCs w:val="28"/>
              </w:rPr>
              <w:t>Предметы ЕГЭ…………………………………………………............</w:t>
            </w:r>
          </w:p>
        </w:tc>
        <w:tc>
          <w:tcPr>
            <w:tcW w:w="0" w:type="auto"/>
          </w:tcPr>
          <w:p w:rsidR="006A2AA5" w:rsidRPr="00320B21" w:rsidRDefault="006A2AA5" w:rsidP="00316201">
            <w:pPr>
              <w:jc w:val="center"/>
              <w:rPr>
                <w:sz w:val="28"/>
                <w:szCs w:val="28"/>
              </w:rPr>
            </w:pPr>
            <w:r>
              <w:rPr>
                <w:sz w:val="28"/>
                <w:szCs w:val="28"/>
              </w:rPr>
              <w:t>7</w:t>
            </w:r>
          </w:p>
        </w:tc>
      </w:tr>
      <w:tr w:rsidR="006A2AA5" w:rsidRPr="00320B21" w:rsidTr="003B1AC3">
        <w:tc>
          <w:tcPr>
            <w:tcW w:w="0" w:type="auto"/>
          </w:tcPr>
          <w:p w:rsidR="006A2AA5" w:rsidRPr="00320B21" w:rsidRDefault="006A2AA5" w:rsidP="00316201">
            <w:pPr>
              <w:rPr>
                <w:sz w:val="28"/>
                <w:szCs w:val="28"/>
              </w:rPr>
            </w:pPr>
            <w:r w:rsidRPr="00320B21">
              <w:rPr>
                <w:sz w:val="28"/>
                <w:szCs w:val="28"/>
              </w:rPr>
              <w:t>4.</w:t>
            </w:r>
            <w:r>
              <w:rPr>
                <w:sz w:val="28"/>
                <w:szCs w:val="28"/>
              </w:rPr>
              <w:t xml:space="preserve">   </w:t>
            </w:r>
            <w:r w:rsidRPr="00320B21">
              <w:rPr>
                <w:sz w:val="28"/>
                <w:szCs w:val="28"/>
              </w:rPr>
              <w:t>Сроки проведения ЕГЭ………………………………………………..</w:t>
            </w:r>
          </w:p>
        </w:tc>
        <w:tc>
          <w:tcPr>
            <w:tcW w:w="0" w:type="auto"/>
          </w:tcPr>
          <w:p w:rsidR="006A2AA5" w:rsidRPr="00320B21" w:rsidRDefault="006A2AA5" w:rsidP="00316201">
            <w:pPr>
              <w:jc w:val="center"/>
              <w:rPr>
                <w:sz w:val="28"/>
                <w:szCs w:val="28"/>
              </w:rPr>
            </w:pPr>
            <w:r>
              <w:rPr>
                <w:sz w:val="28"/>
                <w:szCs w:val="28"/>
              </w:rPr>
              <w:t>7</w:t>
            </w:r>
          </w:p>
        </w:tc>
      </w:tr>
      <w:tr w:rsidR="006A2AA5" w:rsidRPr="00320B21" w:rsidTr="003B1AC3">
        <w:tc>
          <w:tcPr>
            <w:tcW w:w="0" w:type="auto"/>
          </w:tcPr>
          <w:p w:rsidR="006A2AA5" w:rsidRPr="00320B21" w:rsidRDefault="006A2AA5" w:rsidP="00316201">
            <w:pPr>
              <w:rPr>
                <w:sz w:val="28"/>
                <w:szCs w:val="28"/>
              </w:rPr>
            </w:pPr>
            <w:r w:rsidRPr="00320B21">
              <w:rPr>
                <w:sz w:val="28"/>
                <w:szCs w:val="28"/>
              </w:rPr>
              <w:t>5.</w:t>
            </w:r>
            <w:r>
              <w:rPr>
                <w:sz w:val="28"/>
                <w:szCs w:val="28"/>
              </w:rPr>
              <w:t xml:space="preserve">   </w:t>
            </w:r>
            <w:r w:rsidRPr="00320B21">
              <w:rPr>
                <w:sz w:val="28"/>
                <w:szCs w:val="28"/>
              </w:rPr>
              <w:t>Регистрация участников ЕГЭ…………………………………………</w:t>
            </w:r>
          </w:p>
        </w:tc>
        <w:tc>
          <w:tcPr>
            <w:tcW w:w="0" w:type="auto"/>
          </w:tcPr>
          <w:p w:rsidR="006A2AA5" w:rsidRPr="00320B21" w:rsidRDefault="006A2AA5" w:rsidP="00316201">
            <w:pPr>
              <w:jc w:val="center"/>
              <w:rPr>
                <w:sz w:val="28"/>
                <w:szCs w:val="28"/>
              </w:rPr>
            </w:pPr>
            <w:r>
              <w:rPr>
                <w:sz w:val="28"/>
                <w:szCs w:val="28"/>
              </w:rPr>
              <w:t>8</w:t>
            </w:r>
          </w:p>
        </w:tc>
      </w:tr>
      <w:tr w:rsidR="006A2AA5" w:rsidRPr="00320B21" w:rsidTr="003B1AC3">
        <w:tc>
          <w:tcPr>
            <w:tcW w:w="0" w:type="auto"/>
          </w:tcPr>
          <w:p w:rsidR="006A2AA5" w:rsidRPr="00320B21" w:rsidRDefault="006A2AA5" w:rsidP="00316201">
            <w:pPr>
              <w:rPr>
                <w:sz w:val="28"/>
                <w:szCs w:val="28"/>
              </w:rPr>
            </w:pPr>
            <w:r w:rsidRPr="00320B21">
              <w:rPr>
                <w:sz w:val="28"/>
                <w:szCs w:val="28"/>
              </w:rPr>
              <w:t>6.</w:t>
            </w:r>
            <w:r>
              <w:rPr>
                <w:sz w:val="28"/>
                <w:szCs w:val="28"/>
              </w:rPr>
              <w:t xml:space="preserve">   </w:t>
            </w:r>
            <w:r w:rsidRPr="00320B21">
              <w:rPr>
                <w:sz w:val="28"/>
                <w:szCs w:val="28"/>
              </w:rPr>
              <w:t>Документы, удостоверяющие личность……………………………...</w:t>
            </w:r>
          </w:p>
        </w:tc>
        <w:tc>
          <w:tcPr>
            <w:tcW w:w="0" w:type="auto"/>
          </w:tcPr>
          <w:p w:rsidR="006A2AA5" w:rsidRPr="00320B21" w:rsidRDefault="006A2AA5" w:rsidP="00316201">
            <w:pPr>
              <w:jc w:val="center"/>
              <w:rPr>
                <w:sz w:val="28"/>
                <w:szCs w:val="28"/>
              </w:rPr>
            </w:pPr>
            <w:r>
              <w:rPr>
                <w:sz w:val="28"/>
                <w:szCs w:val="28"/>
              </w:rPr>
              <w:t>9</w:t>
            </w:r>
          </w:p>
        </w:tc>
      </w:tr>
      <w:tr w:rsidR="006A2AA5" w:rsidRPr="00320B21" w:rsidTr="003B1AC3">
        <w:tc>
          <w:tcPr>
            <w:tcW w:w="0" w:type="auto"/>
          </w:tcPr>
          <w:p w:rsidR="006A2AA5" w:rsidRPr="00320B21" w:rsidRDefault="006A2AA5" w:rsidP="00316201">
            <w:pPr>
              <w:rPr>
                <w:sz w:val="28"/>
                <w:szCs w:val="28"/>
              </w:rPr>
            </w:pPr>
            <w:r w:rsidRPr="00320B21">
              <w:rPr>
                <w:sz w:val="28"/>
                <w:szCs w:val="28"/>
              </w:rPr>
              <w:t>7.</w:t>
            </w:r>
            <w:r>
              <w:rPr>
                <w:sz w:val="28"/>
                <w:szCs w:val="28"/>
              </w:rPr>
              <w:t xml:space="preserve">   </w:t>
            </w:r>
            <w:r w:rsidRPr="00320B21">
              <w:rPr>
                <w:sz w:val="28"/>
                <w:szCs w:val="28"/>
              </w:rPr>
              <w:t>Пункты проведения ЕГЭ……………………………...........................</w:t>
            </w:r>
          </w:p>
        </w:tc>
        <w:tc>
          <w:tcPr>
            <w:tcW w:w="0" w:type="auto"/>
          </w:tcPr>
          <w:p w:rsidR="006A2AA5" w:rsidRPr="00320B21" w:rsidRDefault="006A2AA5" w:rsidP="00316201">
            <w:pPr>
              <w:jc w:val="center"/>
              <w:rPr>
                <w:sz w:val="28"/>
                <w:szCs w:val="28"/>
              </w:rPr>
            </w:pPr>
            <w:r>
              <w:rPr>
                <w:sz w:val="28"/>
                <w:szCs w:val="28"/>
              </w:rPr>
              <w:t>10</w:t>
            </w:r>
          </w:p>
        </w:tc>
      </w:tr>
      <w:tr w:rsidR="006A2AA5" w:rsidRPr="00320B21" w:rsidTr="003B1AC3">
        <w:tc>
          <w:tcPr>
            <w:tcW w:w="0" w:type="auto"/>
          </w:tcPr>
          <w:p w:rsidR="006A2AA5" w:rsidRPr="00320B21" w:rsidRDefault="006A2AA5" w:rsidP="00316201">
            <w:pPr>
              <w:rPr>
                <w:sz w:val="28"/>
                <w:szCs w:val="28"/>
              </w:rPr>
            </w:pPr>
            <w:r w:rsidRPr="00320B21">
              <w:rPr>
                <w:sz w:val="28"/>
                <w:szCs w:val="28"/>
              </w:rPr>
              <w:t>8.</w:t>
            </w:r>
            <w:r>
              <w:rPr>
                <w:sz w:val="28"/>
                <w:szCs w:val="28"/>
              </w:rPr>
              <w:t xml:space="preserve">   </w:t>
            </w:r>
            <w:r w:rsidRPr="00320B21">
              <w:rPr>
                <w:sz w:val="28"/>
                <w:szCs w:val="28"/>
              </w:rPr>
              <w:t>Действия организаторов ЕГЭ во время проведения экзаменов…….</w:t>
            </w:r>
          </w:p>
        </w:tc>
        <w:tc>
          <w:tcPr>
            <w:tcW w:w="0" w:type="auto"/>
          </w:tcPr>
          <w:p w:rsidR="006A2AA5" w:rsidRPr="00320B21" w:rsidRDefault="006A2AA5" w:rsidP="00316201">
            <w:pPr>
              <w:jc w:val="center"/>
              <w:rPr>
                <w:sz w:val="28"/>
                <w:szCs w:val="28"/>
              </w:rPr>
            </w:pPr>
            <w:r>
              <w:rPr>
                <w:sz w:val="28"/>
                <w:szCs w:val="28"/>
              </w:rPr>
              <w:t>11</w:t>
            </w:r>
          </w:p>
        </w:tc>
      </w:tr>
      <w:tr w:rsidR="006A2AA5" w:rsidRPr="00320B21" w:rsidTr="003B1AC3">
        <w:tc>
          <w:tcPr>
            <w:tcW w:w="0" w:type="auto"/>
          </w:tcPr>
          <w:p w:rsidR="006A2AA5" w:rsidRPr="00320B21" w:rsidRDefault="006A2AA5" w:rsidP="00316201">
            <w:pPr>
              <w:rPr>
                <w:sz w:val="28"/>
                <w:szCs w:val="28"/>
              </w:rPr>
            </w:pPr>
            <w:r w:rsidRPr="00320B21">
              <w:rPr>
                <w:sz w:val="28"/>
                <w:szCs w:val="28"/>
              </w:rPr>
              <w:t>9.</w:t>
            </w:r>
            <w:r>
              <w:rPr>
                <w:sz w:val="28"/>
                <w:szCs w:val="28"/>
              </w:rPr>
              <w:t xml:space="preserve">   </w:t>
            </w:r>
            <w:r w:rsidRPr="00320B21">
              <w:rPr>
                <w:sz w:val="28"/>
                <w:szCs w:val="28"/>
              </w:rPr>
              <w:t>Действия участников ЕГЭ во время проведения экзаменов………..</w:t>
            </w:r>
          </w:p>
        </w:tc>
        <w:tc>
          <w:tcPr>
            <w:tcW w:w="0" w:type="auto"/>
          </w:tcPr>
          <w:p w:rsidR="006A2AA5" w:rsidRPr="00320B21" w:rsidRDefault="006A2AA5" w:rsidP="00316201">
            <w:pPr>
              <w:jc w:val="center"/>
              <w:rPr>
                <w:sz w:val="28"/>
                <w:szCs w:val="28"/>
              </w:rPr>
            </w:pPr>
            <w:r>
              <w:rPr>
                <w:sz w:val="28"/>
                <w:szCs w:val="28"/>
              </w:rPr>
              <w:t>16</w:t>
            </w:r>
          </w:p>
        </w:tc>
      </w:tr>
      <w:tr w:rsidR="006A2AA5" w:rsidRPr="00320B21" w:rsidTr="003B1AC3">
        <w:trPr>
          <w:trHeight w:val="409"/>
        </w:trPr>
        <w:tc>
          <w:tcPr>
            <w:tcW w:w="0" w:type="auto"/>
          </w:tcPr>
          <w:p w:rsidR="006A2AA5" w:rsidRPr="00320B21" w:rsidRDefault="006A2AA5" w:rsidP="00316201">
            <w:pPr>
              <w:rPr>
                <w:sz w:val="28"/>
                <w:szCs w:val="28"/>
              </w:rPr>
            </w:pPr>
            <w:r>
              <w:rPr>
                <w:sz w:val="28"/>
                <w:szCs w:val="28"/>
              </w:rPr>
              <w:t>10. Материалы, разрешё</w:t>
            </w:r>
            <w:r w:rsidRPr="00320B21">
              <w:rPr>
                <w:sz w:val="28"/>
                <w:szCs w:val="28"/>
              </w:rPr>
              <w:t>нные для использования на ЕГЭ…………….</w:t>
            </w:r>
          </w:p>
        </w:tc>
        <w:tc>
          <w:tcPr>
            <w:tcW w:w="0" w:type="auto"/>
          </w:tcPr>
          <w:p w:rsidR="006A2AA5" w:rsidRPr="00320B21" w:rsidRDefault="006A2AA5" w:rsidP="00316201">
            <w:pPr>
              <w:jc w:val="center"/>
              <w:rPr>
                <w:sz w:val="28"/>
                <w:szCs w:val="28"/>
              </w:rPr>
            </w:pPr>
            <w:r>
              <w:rPr>
                <w:sz w:val="28"/>
                <w:szCs w:val="28"/>
              </w:rPr>
              <w:t>17</w:t>
            </w:r>
          </w:p>
        </w:tc>
      </w:tr>
      <w:tr w:rsidR="006A2AA5" w:rsidRPr="00320B21" w:rsidTr="003B1AC3">
        <w:tc>
          <w:tcPr>
            <w:tcW w:w="0" w:type="auto"/>
          </w:tcPr>
          <w:p w:rsidR="006A2AA5" w:rsidRPr="00320B21" w:rsidRDefault="006A2AA5" w:rsidP="00316201">
            <w:pPr>
              <w:rPr>
                <w:sz w:val="28"/>
                <w:szCs w:val="28"/>
              </w:rPr>
            </w:pPr>
            <w:r>
              <w:rPr>
                <w:sz w:val="28"/>
                <w:szCs w:val="28"/>
              </w:rPr>
              <w:t>11. Материалы, запрещё</w:t>
            </w:r>
            <w:r w:rsidRPr="00320B21">
              <w:rPr>
                <w:sz w:val="28"/>
                <w:szCs w:val="28"/>
              </w:rPr>
              <w:t>нные для использования на ЕГЭ……………</w:t>
            </w:r>
          </w:p>
        </w:tc>
        <w:tc>
          <w:tcPr>
            <w:tcW w:w="0" w:type="auto"/>
          </w:tcPr>
          <w:p w:rsidR="006A2AA5" w:rsidRPr="00320B21" w:rsidRDefault="006A2AA5" w:rsidP="00316201">
            <w:pPr>
              <w:jc w:val="center"/>
              <w:rPr>
                <w:sz w:val="28"/>
                <w:szCs w:val="28"/>
              </w:rPr>
            </w:pPr>
            <w:r>
              <w:rPr>
                <w:sz w:val="28"/>
                <w:szCs w:val="28"/>
              </w:rPr>
              <w:t>18</w:t>
            </w:r>
          </w:p>
        </w:tc>
      </w:tr>
      <w:tr w:rsidR="006A2AA5" w:rsidRPr="00320B21" w:rsidTr="003B1AC3">
        <w:tc>
          <w:tcPr>
            <w:tcW w:w="0" w:type="auto"/>
          </w:tcPr>
          <w:p w:rsidR="006A2AA5" w:rsidRPr="00320B21" w:rsidRDefault="006A2AA5" w:rsidP="00316201">
            <w:pPr>
              <w:rPr>
                <w:sz w:val="28"/>
                <w:szCs w:val="28"/>
              </w:rPr>
            </w:pPr>
            <w:r w:rsidRPr="00320B21">
              <w:rPr>
                <w:sz w:val="28"/>
                <w:szCs w:val="28"/>
              </w:rPr>
              <w:t>12.</w:t>
            </w:r>
            <w:r>
              <w:rPr>
                <w:sz w:val="28"/>
                <w:szCs w:val="28"/>
              </w:rPr>
              <w:t xml:space="preserve"> </w:t>
            </w:r>
            <w:r w:rsidRPr="00320B21">
              <w:rPr>
                <w:sz w:val="28"/>
                <w:szCs w:val="28"/>
              </w:rPr>
              <w:t>Особенности проведения ЕГЭ для участников ЕГЭ с ограниченными возможностями здоровья……………………………….</w:t>
            </w:r>
          </w:p>
        </w:tc>
        <w:tc>
          <w:tcPr>
            <w:tcW w:w="0" w:type="auto"/>
          </w:tcPr>
          <w:p w:rsidR="006A2AA5" w:rsidRPr="00320B21" w:rsidRDefault="006A2AA5" w:rsidP="00316201">
            <w:pPr>
              <w:jc w:val="center"/>
              <w:rPr>
                <w:sz w:val="28"/>
                <w:szCs w:val="28"/>
              </w:rPr>
            </w:pPr>
          </w:p>
          <w:p w:rsidR="006A2AA5" w:rsidRPr="00320B21" w:rsidRDefault="006A2AA5" w:rsidP="00316201">
            <w:pPr>
              <w:jc w:val="center"/>
              <w:rPr>
                <w:sz w:val="28"/>
                <w:szCs w:val="28"/>
              </w:rPr>
            </w:pPr>
            <w:r>
              <w:rPr>
                <w:sz w:val="28"/>
                <w:szCs w:val="28"/>
              </w:rPr>
              <w:t>18</w:t>
            </w:r>
          </w:p>
        </w:tc>
      </w:tr>
      <w:tr w:rsidR="006A2AA5" w:rsidRPr="00320B21" w:rsidTr="003B1AC3">
        <w:tc>
          <w:tcPr>
            <w:tcW w:w="0" w:type="auto"/>
          </w:tcPr>
          <w:p w:rsidR="006A2AA5" w:rsidRPr="00320B21" w:rsidRDefault="006A2AA5" w:rsidP="00316201">
            <w:pPr>
              <w:rPr>
                <w:sz w:val="28"/>
                <w:szCs w:val="28"/>
              </w:rPr>
            </w:pPr>
            <w:r w:rsidRPr="00320B21">
              <w:rPr>
                <w:sz w:val="28"/>
                <w:szCs w:val="28"/>
              </w:rPr>
              <w:t>13.</w:t>
            </w:r>
            <w:r>
              <w:rPr>
                <w:sz w:val="28"/>
                <w:szCs w:val="28"/>
              </w:rPr>
              <w:t xml:space="preserve"> </w:t>
            </w:r>
            <w:r w:rsidRPr="00320B21">
              <w:rPr>
                <w:sz w:val="28"/>
                <w:szCs w:val="28"/>
              </w:rPr>
              <w:t>Задания ЕГЭ…………………………………………………………..</w:t>
            </w:r>
          </w:p>
          <w:p w:rsidR="006A2AA5" w:rsidRPr="00320B21" w:rsidRDefault="006A2AA5" w:rsidP="00316201">
            <w:pPr>
              <w:rPr>
                <w:sz w:val="28"/>
                <w:szCs w:val="28"/>
              </w:rPr>
            </w:pPr>
            <w:r w:rsidRPr="00320B21">
              <w:rPr>
                <w:sz w:val="28"/>
                <w:szCs w:val="28"/>
              </w:rPr>
              <w:t>14.</w:t>
            </w:r>
            <w:r>
              <w:rPr>
                <w:sz w:val="28"/>
                <w:szCs w:val="28"/>
              </w:rPr>
              <w:t xml:space="preserve"> </w:t>
            </w:r>
            <w:r w:rsidRPr="00320B21">
              <w:rPr>
                <w:sz w:val="28"/>
                <w:szCs w:val="28"/>
              </w:rPr>
              <w:t>Результаты ЕГЭ………………………………………………………</w:t>
            </w:r>
          </w:p>
          <w:p w:rsidR="006A2AA5" w:rsidRPr="00320B21" w:rsidRDefault="006A2AA5" w:rsidP="00316201">
            <w:pPr>
              <w:rPr>
                <w:sz w:val="28"/>
                <w:szCs w:val="28"/>
              </w:rPr>
            </w:pPr>
            <w:r w:rsidRPr="00320B21">
              <w:rPr>
                <w:sz w:val="28"/>
                <w:szCs w:val="28"/>
              </w:rPr>
              <w:t>15.</w:t>
            </w:r>
            <w:r>
              <w:rPr>
                <w:sz w:val="28"/>
                <w:szCs w:val="28"/>
              </w:rPr>
              <w:t xml:space="preserve"> </w:t>
            </w:r>
            <w:r w:rsidRPr="00320B21">
              <w:rPr>
                <w:sz w:val="28"/>
                <w:szCs w:val="28"/>
              </w:rPr>
              <w:t>Неудовлетворительный результат…………………………………..</w:t>
            </w:r>
          </w:p>
          <w:p w:rsidR="006A2AA5" w:rsidRPr="00320B21" w:rsidRDefault="006A2AA5" w:rsidP="00316201">
            <w:pPr>
              <w:rPr>
                <w:sz w:val="28"/>
                <w:szCs w:val="28"/>
              </w:rPr>
            </w:pPr>
            <w:r w:rsidRPr="00320B21">
              <w:rPr>
                <w:sz w:val="28"/>
                <w:szCs w:val="28"/>
              </w:rPr>
              <w:t>16.</w:t>
            </w:r>
            <w:r>
              <w:rPr>
                <w:sz w:val="28"/>
                <w:szCs w:val="28"/>
              </w:rPr>
              <w:t xml:space="preserve"> </w:t>
            </w:r>
            <w:r w:rsidRPr="00320B21">
              <w:rPr>
                <w:sz w:val="28"/>
                <w:szCs w:val="28"/>
              </w:rPr>
              <w:t>Апелляции…………………………………………………………….</w:t>
            </w:r>
          </w:p>
          <w:p w:rsidR="006A2AA5" w:rsidRPr="00320B21" w:rsidRDefault="006A2AA5" w:rsidP="00316201">
            <w:pPr>
              <w:rPr>
                <w:sz w:val="28"/>
                <w:szCs w:val="28"/>
              </w:rPr>
            </w:pPr>
            <w:r w:rsidRPr="00320B21">
              <w:rPr>
                <w:sz w:val="28"/>
                <w:szCs w:val="28"/>
              </w:rPr>
              <w:t>17. Свидетельство о результатах ЕГЭ………………………………….</w:t>
            </w:r>
          </w:p>
        </w:tc>
        <w:tc>
          <w:tcPr>
            <w:tcW w:w="0" w:type="auto"/>
          </w:tcPr>
          <w:p w:rsidR="006A2AA5" w:rsidRPr="00320B21" w:rsidRDefault="006A2AA5" w:rsidP="00316201">
            <w:pPr>
              <w:jc w:val="center"/>
              <w:rPr>
                <w:sz w:val="28"/>
                <w:szCs w:val="28"/>
              </w:rPr>
            </w:pPr>
            <w:r>
              <w:rPr>
                <w:sz w:val="28"/>
                <w:szCs w:val="28"/>
              </w:rPr>
              <w:t>20</w:t>
            </w:r>
          </w:p>
          <w:p w:rsidR="006A2AA5" w:rsidRPr="00320B21" w:rsidRDefault="006A2AA5" w:rsidP="00316201">
            <w:pPr>
              <w:jc w:val="center"/>
              <w:rPr>
                <w:sz w:val="28"/>
                <w:szCs w:val="28"/>
              </w:rPr>
            </w:pPr>
            <w:r>
              <w:rPr>
                <w:sz w:val="28"/>
                <w:szCs w:val="28"/>
              </w:rPr>
              <w:t>20</w:t>
            </w:r>
          </w:p>
          <w:p w:rsidR="006A2AA5" w:rsidRPr="00320B21" w:rsidRDefault="006A2AA5" w:rsidP="00316201">
            <w:pPr>
              <w:jc w:val="center"/>
              <w:rPr>
                <w:sz w:val="28"/>
                <w:szCs w:val="28"/>
              </w:rPr>
            </w:pPr>
            <w:r>
              <w:rPr>
                <w:sz w:val="28"/>
                <w:szCs w:val="28"/>
              </w:rPr>
              <w:t>23</w:t>
            </w:r>
          </w:p>
          <w:p w:rsidR="006A2AA5" w:rsidRPr="00320B21" w:rsidRDefault="006A2AA5" w:rsidP="00316201">
            <w:pPr>
              <w:jc w:val="center"/>
              <w:rPr>
                <w:sz w:val="28"/>
                <w:szCs w:val="28"/>
              </w:rPr>
            </w:pPr>
            <w:r>
              <w:rPr>
                <w:sz w:val="28"/>
                <w:szCs w:val="28"/>
              </w:rPr>
              <w:t>24</w:t>
            </w:r>
          </w:p>
          <w:p w:rsidR="006A2AA5" w:rsidRPr="00320B21" w:rsidRDefault="006A2AA5" w:rsidP="00316201">
            <w:pPr>
              <w:jc w:val="center"/>
              <w:rPr>
                <w:sz w:val="28"/>
                <w:szCs w:val="28"/>
              </w:rPr>
            </w:pPr>
            <w:r>
              <w:rPr>
                <w:sz w:val="28"/>
                <w:szCs w:val="28"/>
              </w:rPr>
              <w:t>26</w:t>
            </w:r>
          </w:p>
        </w:tc>
      </w:tr>
      <w:tr w:rsidR="006A2AA5" w:rsidRPr="00320B21" w:rsidTr="003B1AC3">
        <w:tc>
          <w:tcPr>
            <w:tcW w:w="0" w:type="auto"/>
          </w:tcPr>
          <w:p w:rsidR="006A2AA5" w:rsidRDefault="006A2AA5" w:rsidP="00316201">
            <w:pPr>
              <w:rPr>
                <w:sz w:val="28"/>
                <w:szCs w:val="28"/>
              </w:rPr>
            </w:pPr>
            <w:r w:rsidRPr="00320B21">
              <w:rPr>
                <w:sz w:val="28"/>
                <w:szCs w:val="28"/>
              </w:rPr>
              <w:t>18.</w:t>
            </w:r>
            <w:r>
              <w:rPr>
                <w:sz w:val="28"/>
                <w:szCs w:val="28"/>
              </w:rPr>
              <w:t xml:space="preserve"> Олимпиады и ЕГЭ…………………………………………………...</w:t>
            </w:r>
          </w:p>
          <w:p w:rsidR="006A2AA5" w:rsidRDefault="006A2AA5" w:rsidP="00316201">
            <w:pPr>
              <w:rPr>
                <w:sz w:val="28"/>
                <w:szCs w:val="28"/>
              </w:rPr>
            </w:pPr>
            <w:r>
              <w:rPr>
                <w:sz w:val="28"/>
                <w:szCs w:val="28"/>
              </w:rPr>
              <w:t>19. Аттестат и ЕГЭ….…………………………………………………...</w:t>
            </w:r>
          </w:p>
          <w:p w:rsidR="006A2AA5" w:rsidRPr="00320B21" w:rsidRDefault="006A2AA5" w:rsidP="00316201">
            <w:pPr>
              <w:rPr>
                <w:sz w:val="28"/>
                <w:szCs w:val="28"/>
              </w:rPr>
            </w:pPr>
            <w:r>
              <w:rPr>
                <w:sz w:val="28"/>
                <w:szCs w:val="28"/>
              </w:rPr>
              <w:t xml:space="preserve">20. </w:t>
            </w:r>
            <w:r w:rsidRPr="00320B21">
              <w:rPr>
                <w:sz w:val="28"/>
                <w:szCs w:val="28"/>
              </w:rPr>
              <w:t>Общественные наблюдатели……………………………………...</w:t>
            </w:r>
          </w:p>
          <w:p w:rsidR="006A2AA5" w:rsidRPr="00320B21" w:rsidRDefault="006A2AA5" w:rsidP="00316201">
            <w:pPr>
              <w:rPr>
                <w:sz w:val="28"/>
                <w:szCs w:val="28"/>
              </w:rPr>
            </w:pPr>
            <w:r>
              <w:rPr>
                <w:b/>
                <w:sz w:val="28"/>
                <w:szCs w:val="28"/>
                <w:lang w:val="en-US"/>
              </w:rPr>
              <w:t>II</w:t>
            </w:r>
            <w:r w:rsidRPr="007F4228">
              <w:rPr>
                <w:b/>
                <w:sz w:val="28"/>
                <w:szCs w:val="28"/>
              </w:rPr>
              <w:t>.</w:t>
            </w:r>
            <w:r>
              <w:rPr>
                <w:b/>
                <w:sz w:val="28"/>
                <w:szCs w:val="28"/>
              </w:rPr>
              <w:t xml:space="preserve"> </w:t>
            </w:r>
            <w:r w:rsidRPr="007F4228">
              <w:rPr>
                <w:b/>
                <w:sz w:val="28"/>
                <w:szCs w:val="28"/>
              </w:rPr>
              <w:t>Вопросы, наиболее часто задаваемые участниками ЕГЭ, об особенностях проведения ЕГЭ</w:t>
            </w:r>
            <w:r>
              <w:rPr>
                <w:sz w:val="28"/>
                <w:szCs w:val="28"/>
              </w:rPr>
              <w:t>…………………</w:t>
            </w:r>
            <w:r w:rsidRPr="00320B21">
              <w:rPr>
                <w:sz w:val="28"/>
                <w:szCs w:val="28"/>
              </w:rPr>
              <w:t>……………………….</w:t>
            </w:r>
          </w:p>
          <w:p w:rsidR="006A2AA5" w:rsidRPr="00320B21" w:rsidRDefault="006A2AA5" w:rsidP="00316201">
            <w:pPr>
              <w:rPr>
                <w:sz w:val="28"/>
                <w:szCs w:val="28"/>
              </w:rPr>
            </w:pPr>
            <w:r w:rsidRPr="00320B21">
              <w:rPr>
                <w:sz w:val="28"/>
                <w:szCs w:val="28"/>
              </w:rPr>
              <w:t>1.</w:t>
            </w:r>
            <w:r>
              <w:rPr>
                <w:sz w:val="28"/>
                <w:szCs w:val="28"/>
              </w:rPr>
              <w:t xml:space="preserve">   </w:t>
            </w:r>
            <w:r w:rsidRPr="00320B21">
              <w:rPr>
                <w:sz w:val="28"/>
                <w:szCs w:val="28"/>
              </w:rPr>
              <w:t>О форме прохождения государственной (итоговой) аттестации…..</w:t>
            </w:r>
          </w:p>
          <w:p w:rsidR="006A2AA5" w:rsidRPr="00320B21" w:rsidRDefault="006A2AA5" w:rsidP="00316201">
            <w:pPr>
              <w:rPr>
                <w:sz w:val="28"/>
                <w:szCs w:val="28"/>
              </w:rPr>
            </w:pPr>
            <w:r w:rsidRPr="00320B21">
              <w:rPr>
                <w:sz w:val="28"/>
                <w:szCs w:val="28"/>
              </w:rPr>
              <w:t>2.</w:t>
            </w:r>
            <w:r>
              <w:rPr>
                <w:sz w:val="28"/>
                <w:szCs w:val="28"/>
              </w:rPr>
              <w:t xml:space="preserve">   </w:t>
            </w:r>
            <w:r w:rsidRPr="00320B21">
              <w:rPr>
                <w:sz w:val="28"/>
                <w:szCs w:val="28"/>
              </w:rPr>
              <w:t>О выборе предметов для сдачи ЕГЭ………………………………….</w:t>
            </w:r>
          </w:p>
          <w:p w:rsidR="006A2AA5" w:rsidRPr="00320B21" w:rsidRDefault="006A2AA5" w:rsidP="00316201">
            <w:pPr>
              <w:rPr>
                <w:sz w:val="28"/>
                <w:szCs w:val="28"/>
              </w:rPr>
            </w:pPr>
            <w:r w:rsidRPr="00320B21">
              <w:rPr>
                <w:sz w:val="28"/>
                <w:szCs w:val="28"/>
              </w:rPr>
              <w:t>3.</w:t>
            </w:r>
            <w:r>
              <w:rPr>
                <w:sz w:val="28"/>
                <w:szCs w:val="28"/>
              </w:rPr>
              <w:t xml:space="preserve">   </w:t>
            </w:r>
            <w:r w:rsidRPr="00320B21">
              <w:rPr>
                <w:sz w:val="28"/>
                <w:szCs w:val="28"/>
              </w:rPr>
              <w:t>О регистрации участников ЕГЭ………………………………………</w:t>
            </w:r>
          </w:p>
          <w:p w:rsidR="006A2AA5" w:rsidRPr="00320B21" w:rsidRDefault="006A2AA5" w:rsidP="00316201">
            <w:pPr>
              <w:rPr>
                <w:sz w:val="28"/>
                <w:szCs w:val="28"/>
              </w:rPr>
            </w:pPr>
            <w:r w:rsidRPr="00320B21">
              <w:rPr>
                <w:sz w:val="28"/>
                <w:szCs w:val="28"/>
              </w:rPr>
              <w:t>4.</w:t>
            </w:r>
            <w:r>
              <w:rPr>
                <w:sz w:val="28"/>
                <w:szCs w:val="28"/>
              </w:rPr>
              <w:t xml:space="preserve">   </w:t>
            </w:r>
            <w:r w:rsidRPr="00320B21">
              <w:rPr>
                <w:sz w:val="28"/>
                <w:szCs w:val="28"/>
              </w:rPr>
              <w:t>О сроках проведения ЕГЭ…………………………………………….</w:t>
            </w:r>
          </w:p>
          <w:p w:rsidR="006A2AA5" w:rsidRPr="00320B21" w:rsidRDefault="006A2AA5" w:rsidP="00316201">
            <w:pPr>
              <w:rPr>
                <w:sz w:val="28"/>
                <w:szCs w:val="28"/>
              </w:rPr>
            </w:pPr>
            <w:r w:rsidRPr="00320B21">
              <w:rPr>
                <w:sz w:val="28"/>
                <w:szCs w:val="28"/>
              </w:rPr>
              <w:t>5.</w:t>
            </w:r>
            <w:r>
              <w:rPr>
                <w:sz w:val="28"/>
                <w:szCs w:val="28"/>
              </w:rPr>
              <w:t xml:space="preserve">   </w:t>
            </w:r>
            <w:r w:rsidRPr="00320B21">
              <w:rPr>
                <w:sz w:val="28"/>
                <w:szCs w:val="28"/>
              </w:rPr>
              <w:t>О допуске к ЕГЭ……………………………………………………….</w:t>
            </w:r>
          </w:p>
          <w:p w:rsidR="006A2AA5" w:rsidRPr="00320B21" w:rsidRDefault="006A2AA5" w:rsidP="00316201">
            <w:pPr>
              <w:rPr>
                <w:sz w:val="28"/>
                <w:szCs w:val="28"/>
              </w:rPr>
            </w:pPr>
            <w:r w:rsidRPr="00320B21">
              <w:rPr>
                <w:sz w:val="28"/>
                <w:szCs w:val="28"/>
              </w:rPr>
              <w:t>6.</w:t>
            </w:r>
            <w:r>
              <w:rPr>
                <w:sz w:val="28"/>
                <w:szCs w:val="28"/>
              </w:rPr>
              <w:t xml:space="preserve">   </w:t>
            </w:r>
            <w:r w:rsidRPr="00320B21">
              <w:rPr>
                <w:sz w:val="28"/>
                <w:szCs w:val="28"/>
              </w:rPr>
              <w:t>О документах, удостоверяющих личность…………………………..</w:t>
            </w:r>
          </w:p>
          <w:p w:rsidR="006A2AA5" w:rsidRPr="00320B21" w:rsidRDefault="006A2AA5" w:rsidP="00316201">
            <w:pPr>
              <w:rPr>
                <w:sz w:val="28"/>
                <w:szCs w:val="28"/>
              </w:rPr>
            </w:pPr>
            <w:r w:rsidRPr="00320B21">
              <w:rPr>
                <w:sz w:val="28"/>
                <w:szCs w:val="28"/>
              </w:rPr>
              <w:t>7.</w:t>
            </w:r>
            <w:r>
              <w:rPr>
                <w:sz w:val="28"/>
                <w:szCs w:val="28"/>
              </w:rPr>
              <w:t xml:space="preserve">   </w:t>
            </w:r>
            <w:r w:rsidRPr="00320B21">
              <w:rPr>
                <w:sz w:val="28"/>
                <w:szCs w:val="28"/>
              </w:rPr>
              <w:t xml:space="preserve">О пунктах проведения </w:t>
            </w:r>
            <w:r>
              <w:rPr>
                <w:sz w:val="28"/>
                <w:szCs w:val="28"/>
              </w:rPr>
              <w:t>ЕГЭ</w:t>
            </w:r>
            <w:r w:rsidRPr="00320B21">
              <w:rPr>
                <w:sz w:val="28"/>
                <w:szCs w:val="28"/>
              </w:rPr>
              <w:t>…………………………………….</w:t>
            </w:r>
          </w:p>
          <w:p w:rsidR="006A2AA5" w:rsidRPr="00320B21" w:rsidRDefault="006A2AA5" w:rsidP="00316201">
            <w:pPr>
              <w:rPr>
                <w:sz w:val="28"/>
                <w:szCs w:val="28"/>
              </w:rPr>
            </w:pPr>
            <w:r w:rsidRPr="00320B21">
              <w:rPr>
                <w:sz w:val="28"/>
                <w:szCs w:val="28"/>
              </w:rPr>
              <w:t xml:space="preserve">8. </w:t>
            </w:r>
            <w:r>
              <w:rPr>
                <w:sz w:val="28"/>
                <w:szCs w:val="28"/>
              </w:rPr>
              <w:t xml:space="preserve">  </w:t>
            </w:r>
            <w:r w:rsidRPr="00320B21">
              <w:rPr>
                <w:sz w:val="28"/>
                <w:szCs w:val="28"/>
              </w:rPr>
              <w:t xml:space="preserve">О действиях выпускников во время проведения ЕГЭ </w:t>
            </w:r>
          </w:p>
          <w:p w:rsidR="006A2AA5" w:rsidRPr="00320B21" w:rsidRDefault="006A2AA5" w:rsidP="00316201">
            <w:pPr>
              <w:rPr>
                <w:sz w:val="28"/>
                <w:szCs w:val="28"/>
              </w:rPr>
            </w:pPr>
            <w:r w:rsidRPr="00320B21">
              <w:rPr>
                <w:sz w:val="28"/>
                <w:szCs w:val="28"/>
              </w:rPr>
              <w:t xml:space="preserve">9. </w:t>
            </w:r>
            <w:r>
              <w:rPr>
                <w:sz w:val="28"/>
                <w:szCs w:val="28"/>
              </w:rPr>
              <w:t xml:space="preserve">  </w:t>
            </w:r>
            <w:r w:rsidRPr="00320B21">
              <w:rPr>
                <w:sz w:val="28"/>
                <w:szCs w:val="28"/>
              </w:rPr>
              <w:t>О результатах ЕГЭ…………………………………………………...</w:t>
            </w:r>
          </w:p>
          <w:p w:rsidR="006A2AA5" w:rsidRPr="00320B21" w:rsidRDefault="006A2AA5" w:rsidP="00316201">
            <w:pPr>
              <w:rPr>
                <w:sz w:val="28"/>
                <w:szCs w:val="28"/>
              </w:rPr>
            </w:pPr>
            <w:r>
              <w:rPr>
                <w:sz w:val="28"/>
                <w:szCs w:val="28"/>
              </w:rPr>
              <w:t xml:space="preserve">10. </w:t>
            </w:r>
            <w:r w:rsidRPr="00320B21">
              <w:rPr>
                <w:sz w:val="28"/>
                <w:szCs w:val="28"/>
              </w:rPr>
              <w:t>О поступлении в вузы и ссузы…………………………………</w:t>
            </w:r>
            <w:r>
              <w:rPr>
                <w:sz w:val="28"/>
                <w:szCs w:val="28"/>
              </w:rPr>
              <w:t>...</w:t>
            </w:r>
            <w:r w:rsidRPr="00320B21">
              <w:rPr>
                <w:sz w:val="28"/>
                <w:szCs w:val="28"/>
              </w:rPr>
              <w:t>…</w:t>
            </w:r>
          </w:p>
          <w:p w:rsidR="006A2AA5" w:rsidRPr="00320B21" w:rsidRDefault="006A2AA5" w:rsidP="00316201">
            <w:pPr>
              <w:rPr>
                <w:sz w:val="28"/>
                <w:szCs w:val="28"/>
              </w:rPr>
            </w:pPr>
            <w:r w:rsidRPr="00320B21">
              <w:rPr>
                <w:sz w:val="28"/>
                <w:szCs w:val="28"/>
              </w:rPr>
              <w:t>11.</w:t>
            </w:r>
            <w:r>
              <w:rPr>
                <w:sz w:val="28"/>
                <w:szCs w:val="28"/>
              </w:rPr>
              <w:t xml:space="preserve"> </w:t>
            </w:r>
            <w:r w:rsidRPr="00320B21">
              <w:rPr>
                <w:sz w:val="28"/>
                <w:szCs w:val="28"/>
              </w:rPr>
              <w:t>Об общес</w:t>
            </w:r>
            <w:r>
              <w:rPr>
                <w:sz w:val="28"/>
                <w:szCs w:val="28"/>
              </w:rPr>
              <w:t>твенных наблюдателях……………………………</w:t>
            </w:r>
            <w:r w:rsidRPr="00320B21">
              <w:rPr>
                <w:sz w:val="28"/>
                <w:szCs w:val="28"/>
              </w:rPr>
              <w:t>……..</w:t>
            </w:r>
          </w:p>
          <w:p w:rsidR="006A2AA5" w:rsidRPr="00320B21" w:rsidRDefault="006A2AA5" w:rsidP="00316201">
            <w:pPr>
              <w:rPr>
                <w:sz w:val="28"/>
                <w:szCs w:val="28"/>
              </w:rPr>
            </w:pPr>
            <w:r>
              <w:rPr>
                <w:sz w:val="28"/>
                <w:szCs w:val="28"/>
              </w:rPr>
              <w:t xml:space="preserve">       Литература</w:t>
            </w:r>
          </w:p>
        </w:tc>
        <w:tc>
          <w:tcPr>
            <w:tcW w:w="0" w:type="auto"/>
          </w:tcPr>
          <w:p w:rsidR="006A2AA5" w:rsidRPr="00320B21" w:rsidRDefault="006A2AA5" w:rsidP="00316201">
            <w:pPr>
              <w:jc w:val="center"/>
              <w:rPr>
                <w:sz w:val="28"/>
                <w:szCs w:val="28"/>
              </w:rPr>
            </w:pPr>
            <w:r>
              <w:rPr>
                <w:sz w:val="28"/>
                <w:szCs w:val="28"/>
              </w:rPr>
              <w:t>26</w:t>
            </w:r>
          </w:p>
          <w:p w:rsidR="006A2AA5" w:rsidRPr="00320B21" w:rsidRDefault="006A2AA5" w:rsidP="00316201">
            <w:pPr>
              <w:jc w:val="center"/>
              <w:rPr>
                <w:sz w:val="28"/>
                <w:szCs w:val="28"/>
              </w:rPr>
            </w:pPr>
            <w:r>
              <w:rPr>
                <w:sz w:val="28"/>
                <w:szCs w:val="28"/>
              </w:rPr>
              <w:t>27</w:t>
            </w:r>
          </w:p>
          <w:p w:rsidR="006A2AA5" w:rsidRPr="00320B21" w:rsidRDefault="006A2AA5" w:rsidP="00316201">
            <w:pPr>
              <w:jc w:val="center"/>
              <w:rPr>
                <w:sz w:val="28"/>
                <w:szCs w:val="28"/>
              </w:rPr>
            </w:pPr>
            <w:r>
              <w:rPr>
                <w:sz w:val="28"/>
                <w:szCs w:val="28"/>
              </w:rPr>
              <w:t>28</w:t>
            </w:r>
          </w:p>
          <w:p w:rsidR="006A2AA5" w:rsidRPr="00320B21" w:rsidRDefault="006A2AA5" w:rsidP="00316201">
            <w:pPr>
              <w:jc w:val="center"/>
              <w:rPr>
                <w:sz w:val="28"/>
                <w:szCs w:val="28"/>
              </w:rPr>
            </w:pPr>
          </w:p>
          <w:p w:rsidR="006A2AA5" w:rsidRPr="00320B21" w:rsidRDefault="006A2AA5" w:rsidP="00316201">
            <w:pPr>
              <w:jc w:val="center"/>
              <w:rPr>
                <w:sz w:val="28"/>
                <w:szCs w:val="28"/>
              </w:rPr>
            </w:pPr>
            <w:r>
              <w:rPr>
                <w:sz w:val="28"/>
                <w:szCs w:val="28"/>
              </w:rPr>
              <w:t>29</w:t>
            </w:r>
          </w:p>
          <w:p w:rsidR="006A2AA5" w:rsidRPr="00320B21" w:rsidRDefault="006A2AA5" w:rsidP="00316201">
            <w:pPr>
              <w:jc w:val="center"/>
              <w:rPr>
                <w:sz w:val="28"/>
                <w:szCs w:val="28"/>
              </w:rPr>
            </w:pPr>
            <w:r w:rsidRPr="00320B21">
              <w:rPr>
                <w:sz w:val="28"/>
                <w:szCs w:val="28"/>
              </w:rPr>
              <w:t>2</w:t>
            </w:r>
            <w:r>
              <w:rPr>
                <w:sz w:val="28"/>
                <w:szCs w:val="28"/>
              </w:rPr>
              <w:t>9</w:t>
            </w:r>
          </w:p>
          <w:p w:rsidR="006A2AA5" w:rsidRPr="00320B21" w:rsidRDefault="006A2AA5" w:rsidP="00316201">
            <w:pPr>
              <w:jc w:val="center"/>
              <w:rPr>
                <w:sz w:val="28"/>
                <w:szCs w:val="28"/>
              </w:rPr>
            </w:pPr>
            <w:r>
              <w:rPr>
                <w:sz w:val="28"/>
                <w:szCs w:val="28"/>
              </w:rPr>
              <w:t>29</w:t>
            </w:r>
          </w:p>
          <w:p w:rsidR="006A2AA5" w:rsidRPr="00320B21" w:rsidRDefault="006A2AA5" w:rsidP="00316201">
            <w:pPr>
              <w:jc w:val="center"/>
              <w:rPr>
                <w:sz w:val="28"/>
                <w:szCs w:val="28"/>
              </w:rPr>
            </w:pPr>
            <w:r>
              <w:rPr>
                <w:sz w:val="28"/>
                <w:szCs w:val="28"/>
              </w:rPr>
              <w:t>30</w:t>
            </w:r>
          </w:p>
          <w:p w:rsidR="006A2AA5" w:rsidRPr="00320B21" w:rsidRDefault="006A2AA5" w:rsidP="00316201">
            <w:pPr>
              <w:jc w:val="center"/>
              <w:rPr>
                <w:sz w:val="28"/>
                <w:szCs w:val="28"/>
              </w:rPr>
            </w:pPr>
            <w:r>
              <w:rPr>
                <w:sz w:val="28"/>
                <w:szCs w:val="28"/>
              </w:rPr>
              <w:t>31</w:t>
            </w:r>
          </w:p>
          <w:p w:rsidR="006A2AA5" w:rsidRPr="00320B21" w:rsidRDefault="006A2AA5" w:rsidP="00316201">
            <w:pPr>
              <w:jc w:val="center"/>
              <w:rPr>
                <w:sz w:val="28"/>
                <w:szCs w:val="28"/>
              </w:rPr>
            </w:pPr>
            <w:r>
              <w:rPr>
                <w:sz w:val="28"/>
                <w:szCs w:val="28"/>
              </w:rPr>
              <w:t>31</w:t>
            </w:r>
          </w:p>
          <w:p w:rsidR="006A2AA5" w:rsidRPr="00320B21" w:rsidRDefault="006A2AA5" w:rsidP="00316201">
            <w:pPr>
              <w:jc w:val="center"/>
              <w:rPr>
                <w:sz w:val="28"/>
                <w:szCs w:val="28"/>
              </w:rPr>
            </w:pPr>
            <w:r>
              <w:rPr>
                <w:sz w:val="28"/>
                <w:szCs w:val="28"/>
              </w:rPr>
              <w:t>37</w:t>
            </w:r>
          </w:p>
          <w:p w:rsidR="006A2AA5" w:rsidRPr="00320B21" w:rsidRDefault="006A2AA5" w:rsidP="00316201">
            <w:pPr>
              <w:jc w:val="center"/>
              <w:rPr>
                <w:sz w:val="28"/>
                <w:szCs w:val="28"/>
              </w:rPr>
            </w:pPr>
            <w:r>
              <w:rPr>
                <w:sz w:val="28"/>
                <w:szCs w:val="28"/>
              </w:rPr>
              <w:t>32</w:t>
            </w:r>
          </w:p>
          <w:p w:rsidR="006A2AA5" w:rsidRDefault="006A2AA5" w:rsidP="00316201">
            <w:pPr>
              <w:jc w:val="center"/>
              <w:rPr>
                <w:sz w:val="28"/>
                <w:szCs w:val="28"/>
              </w:rPr>
            </w:pPr>
            <w:r>
              <w:rPr>
                <w:sz w:val="28"/>
                <w:szCs w:val="28"/>
              </w:rPr>
              <w:t>32</w:t>
            </w:r>
          </w:p>
          <w:p w:rsidR="006A2AA5" w:rsidRPr="00320B21" w:rsidRDefault="006A2AA5" w:rsidP="00316201">
            <w:pPr>
              <w:jc w:val="center"/>
              <w:rPr>
                <w:sz w:val="28"/>
                <w:szCs w:val="28"/>
              </w:rPr>
            </w:pPr>
            <w:r w:rsidRPr="00320B21">
              <w:rPr>
                <w:sz w:val="28"/>
                <w:szCs w:val="28"/>
              </w:rPr>
              <w:t>3</w:t>
            </w:r>
            <w:r>
              <w:rPr>
                <w:sz w:val="28"/>
                <w:szCs w:val="28"/>
              </w:rPr>
              <w:t>7</w:t>
            </w:r>
          </w:p>
          <w:p w:rsidR="006A2AA5" w:rsidRDefault="006A2AA5" w:rsidP="00316201">
            <w:pPr>
              <w:jc w:val="center"/>
              <w:rPr>
                <w:sz w:val="28"/>
                <w:szCs w:val="28"/>
              </w:rPr>
            </w:pPr>
            <w:r>
              <w:rPr>
                <w:sz w:val="28"/>
                <w:szCs w:val="28"/>
              </w:rPr>
              <w:t>40</w:t>
            </w:r>
          </w:p>
          <w:p w:rsidR="006A2AA5" w:rsidRDefault="006A2AA5" w:rsidP="00316201">
            <w:pPr>
              <w:jc w:val="center"/>
              <w:rPr>
                <w:sz w:val="28"/>
                <w:szCs w:val="28"/>
              </w:rPr>
            </w:pPr>
            <w:r>
              <w:rPr>
                <w:sz w:val="28"/>
                <w:szCs w:val="28"/>
              </w:rPr>
              <w:t>41</w:t>
            </w:r>
          </w:p>
          <w:p w:rsidR="006A2AA5" w:rsidRDefault="006A2AA5" w:rsidP="00316201">
            <w:pPr>
              <w:jc w:val="center"/>
              <w:rPr>
                <w:sz w:val="28"/>
                <w:szCs w:val="28"/>
              </w:rPr>
            </w:pPr>
            <w:r>
              <w:rPr>
                <w:sz w:val="28"/>
                <w:szCs w:val="28"/>
              </w:rPr>
              <w:t>42</w:t>
            </w:r>
          </w:p>
          <w:p w:rsidR="006A2AA5" w:rsidRPr="00320B21" w:rsidRDefault="006A2AA5" w:rsidP="00316201">
            <w:pPr>
              <w:jc w:val="center"/>
              <w:rPr>
                <w:sz w:val="28"/>
                <w:szCs w:val="28"/>
              </w:rPr>
            </w:pPr>
          </w:p>
        </w:tc>
      </w:tr>
    </w:tbl>
    <w:p w:rsidR="006A2AA5" w:rsidRDefault="006A2AA5" w:rsidP="00DB512F">
      <w:pPr>
        <w:widowControl w:val="0"/>
        <w:spacing w:before="360" w:after="360"/>
        <w:ind w:firstLine="709"/>
        <w:jc w:val="center"/>
        <w:rPr>
          <w:b/>
          <w:sz w:val="32"/>
          <w:szCs w:val="32"/>
        </w:rPr>
      </w:pPr>
      <w:bookmarkStart w:id="0" w:name="_Toc287946638"/>
    </w:p>
    <w:p w:rsidR="006A2AA5" w:rsidRPr="003B1AC3" w:rsidRDefault="006A2AA5" w:rsidP="00DB512F">
      <w:pPr>
        <w:widowControl w:val="0"/>
        <w:spacing w:before="360" w:after="360"/>
        <w:ind w:firstLine="709"/>
        <w:jc w:val="center"/>
        <w:rPr>
          <w:b/>
          <w:sz w:val="32"/>
          <w:szCs w:val="32"/>
        </w:rPr>
      </w:pPr>
      <w:r w:rsidRPr="003B1AC3">
        <w:rPr>
          <w:b/>
          <w:sz w:val="32"/>
          <w:szCs w:val="32"/>
        </w:rPr>
        <w:t>ПЕРЕЧЕНЬ УСЛОВНЫХ ОБОЗНАЧЕНИЙ, СОКРАЩЕНИЙ И ТЕРМИНОВ</w:t>
      </w:r>
      <w:bookmarkEnd w:id="0"/>
    </w:p>
    <w:tbl>
      <w:tblPr>
        <w:tblW w:w="4987"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tblPr>
      <w:tblGrid>
        <w:gridCol w:w="2308"/>
        <w:gridCol w:w="6954"/>
      </w:tblGrid>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sidRPr="00BA0018">
              <w:rPr>
                <w:sz w:val="28"/>
                <w:szCs w:val="28"/>
              </w:rPr>
              <w:t xml:space="preserve">ЕГЭ </w:t>
            </w:r>
          </w:p>
        </w:tc>
        <w:tc>
          <w:tcPr>
            <w:tcW w:w="3754" w:type="pct"/>
          </w:tcPr>
          <w:p w:rsidR="006A2AA5" w:rsidRPr="00BA0018" w:rsidRDefault="006A2AA5" w:rsidP="00D75BEB">
            <w:pPr>
              <w:widowControl w:val="0"/>
              <w:spacing w:before="40" w:after="40" w:line="288" w:lineRule="auto"/>
              <w:rPr>
                <w:iCs/>
                <w:sz w:val="28"/>
                <w:szCs w:val="28"/>
              </w:rPr>
            </w:pPr>
            <w:r w:rsidRPr="00BA0018">
              <w:rPr>
                <w:iCs/>
                <w:sz w:val="28"/>
                <w:szCs w:val="28"/>
              </w:rPr>
              <w:t>Единый государственный экзамен</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sidRPr="00BA0018">
              <w:rPr>
                <w:sz w:val="28"/>
                <w:szCs w:val="28"/>
              </w:rPr>
              <w:t>ГЭК</w:t>
            </w:r>
          </w:p>
        </w:tc>
        <w:tc>
          <w:tcPr>
            <w:tcW w:w="3754" w:type="pct"/>
          </w:tcPr>
          <w:p w:rsidR="006A2AA5" w:rsidRPr="00BA0018" w:rsidRDefault="006A2AA5" w:rsidP="00D75BEB">
            <w:pPr>
              <w:widowControl w:val="0"/>
              <w:spacing w:before="40" w:after="40" w:line="288" w:lineRule="auto"/>
              <w:jc w:val="both"/>
              <w:rPr>
                <w:iCs/>
                <w:sz w:val="28"/>
                <w:szCs w:val="28"/>
              </w:rPr>
            </w:pPr>
            <w:r w:rsidRPr="00BA0018">
              <w:rPr>
                <w:iCs/>
                <w:sz w:val="28"/>
                <w:szCs w:val="28"/>
              </w:rPr>
              <w:t>Государственная экзаменационная комиссия Краснодарского края</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sidRPr="00BA0018">
              <w:rPr>
                <w:sz w:val="28"/>
                <w:szCs w:val="28"/>
              </w:rPr>
              <w:t>Рособрнадзор</w:t>
            </w:r>
          </w:p>
        </w:tc>
        <w:tc>
          <w:tcPr>
            <w:tcW w:w="3754" w:type="pct"/>
          </w:tcPr>
          <w:p w:rsidR="006A2AA5" w:rsidRPr="00BA0018" w:rsidRDefault="006A2AA5" w:rsidP="00D75BEB">
            <w:pPr>
              <w:widowControl w:val="0"/>
              <w:spacing w:before="40" w:after="40" w:line="288" w:lineRule="auto"/>
              <w:jc w:val="both"/>
              <w:rPr>
                <w:iCs/>
                <w:sz w:val="28"/>
                <w:szCs w:val="28"/>
              </w:rPr>
            </w:pPr>
            <w:r w:rsidRPr="00BA0018">
              <w:rPr>
                <w:iCs/>
                <w:sz w:val="28"/>
                <w:szCs w:val="28"/>
              </w:rPr>
              <w:t>Федеральная служба по надзору в сфере образования и науки</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iCs/>
                <w:sz w:val="28"/>
                <w:szCs w:val="28"/>
              </w:rPr>
            </w:pPr>
            <w:r w:rsidRPr="00BA0018">
              <w:rPr>
                <w:iCs/>
                <w:sz w:val="28"/>
                <w:szCs w:val="28"/>
              </w:rPr>
              <w:t>ФЦТ</w:t>
            </w:r>
          </w:p>
        </w:tc>
        <w:tc>
          <w:tcPr>
            <w:tcW w:w="3754" w:type="pct"/>
          </w:tcPr>
          <w:p w:rsidR="006A2AA5" w:rsidRPr="00BA0018" w:rsidRDefault="006A2AA5" w:rsidP="00D75BEB">
            <w:pPr>
              <w:widowControl w:val="0"/>
              <w:spacing w:before="40" w:after="40" w:line="288" w:lineRule="auto"/>
              <w:rPr>
                <w:iCs/>
                <w:sz w:val="28"/>
                <w:szCs w:val="28"/>
              </w:rPr>
            </w:pPr>
            <w:r w:rsidRPr="00BA0018">
              <w:rPr>
                <w:iCs/>
                <w:sz w:val="28"/>
                <w:szCs w:val="28"/>
              </w:rPr>
              <w:t>Федеральный центр тестирования</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sidRPr="00BA0018">
              <w:rPr>
                <w:sz w:val="28"/>
                <w:szCs w:val="28"/>
              </w:rPr>
              <w:t>ФИПИ</w:t>
            </w:r>
          </w:p>
        </w:tc>
        <w:tc>
          <w:tcPr>
            <w:tcW w:w="3754" w:type="pct"/>
          </w:tcPr>
          <w:p w:rsidR="006A2AA5" w:rsidRPr="00BA0018" w:rsidRDefault="006A2AA5" w:rsidP="00D75BEB">
            <w:pPr>
              <w:jc w:val="both"/>
              <w:rPr>
                <w:sz w:val="28"/>
                <w:szCs w:val="28"/>
              </w:rPr>
            </w:pPr>
            <w:r w:rsidRPr="00BA0018">
              <w:rPr>
                <w:sz w:val="28"/>
                <w:szCs w:val="28"/>
              </w:rPr>
              <w:t>Федеральный институт педагогических измерений</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sidRPr="00BA0018">
              <w:rPr>
                <w:sz w:val="28"/>
                <w:szCs w:val="28"/>
              </w:rPr>
              <w:t>департамент</w:t>
            </w:r>
          </w:p>
        </w:tc>
        <w:tc>
          <w:tcPr>
            <w:tcW w:w="3754" w:type="pct"/>
          </w:tcPr>
          <w:p w:rsidR="006A2AA5" w:rsidRPr="00BA0018" w:rsidRDefault="006A2AA5" w:rsidP="00D75BEB">
            <w:pPr>
              <w:jc w:val="both"/>
              <w:rPr>
                <w:sz w:val="28"/>
                <w:szCs w:val="28"/>
              </w:rPr>
            </w:pPr>
            <w:r w:rsidRPr="00BA0018">
              <w:rPr>
                <w:sz w:val="28"/>
                <w:szCs w:val="28"/>
              </w:rPr>
              <w:t>Департамент образования и науки Краснодарского края</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sidRPr="00BA0018">
              <w:rPr>
                <w:sz w:val="28"/>
                <w:szCs w:val="28"/>
              </w:rPr>
              <w:t>ОУ</w:t>
            </w:r>
          </w:p>
        </w:tc>
        <w:tc>
          <w:tcPr>
            <w:tcW w:w="3754" w:type="pct"/>
          </w:tcPr>
          <w:p w:rsidR="006A2AA5" w:rsidRPr="00BA0018" w:rsidRDefault="006A2AA5" w:rsidP="00D75BEB">
            <w:pPr>
              <w:widowControl w:val="0"/>
              <w:spacing w:before="40" w:after="40" w:line="288" w:lineRule="auto"/>
              <w:rPr>
                <w:iCs/>
                <w:sz w:val="28"/>
                <w:szCs w:val="28"/>
              </w:rPr>
            </w:pPr>
            <w:r w:rsidRPr="00BA0018">
              <w:rPr>
                <w:iCs/>
                <w:sz w:val="28"/>
                <w:szCs w:val="28"/>
              </w:rPr>
              <w:t>Образовательное учреждение</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Pr>
                <w:sz w:val="28"/>
                <w:szCs w:val="28"/>
              </w:rPr>
              <w:t>вуз</w:t>
            </w:r>
          </w:p>
        </w:tc>
        <w:tc>
          <w:tcPr>
            <w:tcW w:w="3754" w:type="pct"/>
          </w:tcPr>
          <w:p w:rsidR="006A2AA5" w:rsidRPr="00BA0018" w:rsidRDefault="006A2AA5" w:rsidP="00D75BEB">
            <w:pPr>
              <w:widowControl w:val="0"/>
              <w:spacing w:before="40" w:after="40" w:line="288" w:lineRule="auto"/>
              <w:rPr>
                <w:iCs/>
                <w:sz w:val="28"/>
                <w:szCs w:val="28"/>
              </w:rPr>
            </w:pPr>
            <w:r>
              <w:rPr>
                <w:iCs/>
                <w:sz w:val="28"/>
                <w:szCs w:val="28"/>
              </w:rPr>
              <w:t>Образовательно</w:t>
            </w:r>
            <w:r w:rsidRPr="00BA0018">
              <w:rPr>
                <w:iCs/>
                <w:sz w:val="28"/>
                <w:szCs w:val="28"/>
              </w:rPr>
              <w:t>е учреждения высшего профессионального образования</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Pr>
                <w:sz w:val="28"/>
                <w:szCs w:val="28"/>
              </w:rPr>
              <w:t>ссуз</w:t>
            </w:r>
          </w:p>
        </w:tc>
        <w:tc>
          <w:tcPr>
            <w:tcW w:w="3754" w:type="pct"/>
          </w:tcPr>
          <w:p w:rsidR="006A2AA5" w:rsidRPr="00BA0018" w:rsidRDefault="006A2AA5" w:rsidP="00D75BEB">
            <w:pPr>
              <w:widowControl w:val="0"/>
              <w:spacing w:before="40" w:after="40" w:line="288" w:lineRule="auto"/>
              <w:rPr>
                <w:iCs/>
                <w:sz w:val="28"/>
                <w:szCs w:val="28"/>
              </w:rPr>
            </w:pPr>
            <w:r>
              <w:rPr>
                <w:iCs/>
                <w:sz w:val="28"/>
                <w:szCs w:val="28"/>
              </w:rPr>
              <w:t>Образовательно</w:t>
            </w:r>
            <w:r w:rsidRPr="00BA0018">
              <w:rPr>
                <w:iCs/>
                <w:sz w:val="28"/>
                <w:szCs w:val="28"/>
              </w:rPr>
              <w:t>е учреждения среднего профессионального образования</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sidRPr="00BA0018">
              <w:rPr>
                <w:sz w:val="28"/>
                <w:szCs w:val="28"/>
              </w:rPr>
              <w:t>ППЭ</w:t>
            </w:r>
          </w:p>
        </w:tc>
        <w:tc>
          <w:tcPr>
            <w:tcW w:w="3754" w:type="pct"/>
          </w:tcPr>
          <w:p w:rsidR="006A2AA5" w:rsidRPr="00BA0018" w:rsidRDefault="006A2AA5" w:rsidP="00D75BEB">
            <w:pPr>
              <w:widowControl w:val="0"/>
              <w:spacing w:before="40" w:after="40" w:line="288" w:lineRule="auto"/>
              <w:jc w:val="both"/>
              <w:rPr>
                <w:iCs/>
                <w:sz w:val="28"/>
                <w:szCs w:val="28"/>
              </w:rPr>
            </w:pPr>
            <w:r w:rsidRPr="00BA0018">
              <w:rPr>
                <w:iCs/>
                <w:sz w:val="28"/>
                <w:szCs w:val="28"/>
              </w:rPr>
              <w:t>Пункт проведения единого государственного экзамена</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sidRPr="00BA0018">
              <w:rPr>
                <w:sz w:val="28"/>
                <w:szCs w:val="28"/>
              </w:rPr>
              <w:t>РЦОИ</w:t>
            </w:r>
          </w:p>
        </w:tc>
        <w:tc>
          <w:tcPr>
            <w:tcW w:w="3754" w:type="pct"/>
          </w:tcPr>
          <w:p w:rsidR="006A2AA5" w:rsidRPr="00BA0018" w:rsidRDefault="006A2AA5" w:rsidP="00D75BEB">
            <w:pPr>
              <w:widowControl w:val="0"/>
              <w:spacing w:before="40" w:after="40" w:line="288" w:lineRule="auto"/>
              <w:jc w:val="both"/>
              <w:rPr>
                <w:iCs/>
                <w:sz w:val="28"/>
                <w:szCs w:val="28"/>
              </w:rPr>
            </w:pPr>
            <w:r w:rsidRPr="00BA0018">
              <w:rPr>
                <w:iCs/>
                <w:sz w:val="28"/>
                <w:szCs w:val="28"/>
              </w:rPr>
              <w:t>Региональный центр обработки информации</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sidRPr="00BA0018">
              <w:rPr>
                <w:sz w:val="28"/>
                <w:szCs w:val="28"/>
              </w:rPr>
              <w:t>КИМ</w:t>
            </w:r>
          </w:p>
        </w:tc>
        <w:tc>
          <w:tcPr>
            <w:tcW w:w="3754" w:type="pct"/>
          </w:tcPr>
          <w:p w:rsidR="006A2AA5" w:rsidRPr="00BA0018" w:rsidRDefault="006A2AA5" w:rsidP="00D75BEB">
            <w:pPr>
              <w:widowControl w:val="0"/>
              <w:spacing w:before="40" w:after="40" w:line="288" w:lineRule="auto"/>
              <w:rPr>
                <w:iCs/>
                <w:sz w:val="28"/>
                <w:szCs w:val="28"/>
              </w:rPr>
            </w:pPr>
            <w:r>
              <w:rPr>
                <w:iCs/>
                <w:sz w:val="28"/>
                <w:szCs w:val="28"/>
              </w:rPr>
              <w:t>Контрольно-</w:t>
            </w:r>
            <w:r w:rsidRPr="00BA0018">
              <w:rPr>
                <w:iCs/>
                <w:sz w:val="28"/>
                <w:szCs w:val="28"/>
              </w:rPr>
              <w:t xml:space="preserve">измерительный материал </w:t>
            </w:r>
          </w:p>
        </w:tc>
      </w:tr>
      <w:tr w:rsidR="006A2AA5" w:rsidRPr="00BA0018" w:rsidTr="00D75BEB">
        <w:trPr>
          <w:cantSplit/>
        </w:trPr>
        <w:tc>
          <w:tcPr>
            <w:tcW w:w="1246" w:type="pct"/>
          </w:tcPr>
          <w:p w:rsidR="006A2AA5" w:rsidRPr="00BA0018" w:rsidRDefault="006A2AA5" w:rsidP="00D75BEB">
            <w:pPr>
              <w:widowControl w:val="0"/>
              <w:spacing w:before="40" w:after="40" w:line="288" w:lineRule="auto"/>
              <w:rPr>
                <w:sz w:val="28"/>
                <w:szCs w:val="28"/>
              </w:rPr>
            </w:pPr>
            <w:r>
              <w:rPr>
                <w:sz w:val="28"/>
                <w:szCs w:val="28"/>
              </w:rPr>
              <w:t>ФБС</w:t>
            </w:r>
          </w:p>
        </w:tc>
        <w:tc>
          <w:tcPr>
            <w:tcW w:w="3754" w:type="pct"/>
          </w:tcPr>
          <w:p w:rsidR="006A2AA5" w:rsidRPr="00561923" w:rsidRDefault="006A2AA5" w:rsidP="00D75BEB">
            <w:pPr>
              <w:widowControl w:val="0"/>
              <w:spacing w:before="40" w:after="40" w:line="288" w:lineRule="auto"/>
              <w:rPr>
                <w:iCs/>
                <w:sz w:val="28"/>
                <w:szCs w:val="28"/>
              </w:rPr>
            </w:pPr>
            <w:r w:rsidRPr="00561923">
              <w:rPr>
                <w:iCs/>
                <w:sz w:val="28"/>
                <w:szCs w:val="28"/>
              </w:rPr>
              <w:t>Федеральная база свидетельств о результатах ЕГЭ</w:t>
            </w:r>
          </w:p>
        </w:tc>
      </w:tr>
    </w:tbl>
    <w:p w:rsidR="006A2AA5" w:rsidRDefault="006A2AA5" w:rsidP="00DB512F"/>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Default="006A2AA5" w:rsidP="00875DA4">
      <w:pPr>
        <w:ind w:firstLine="720"/>
        <w:rPr>
          <w:b/>
          <w:sz w:val="32"/>
          <w:szCs w:val="32"/>
        </w:rPr>
      </w:pPr>
    </w:p>
    <w:p w:rsidR="006A2AA5" w:rsidRPr="006E3253" w:rsidRDefault="006A2AA5" w:rsidP="00875DA4">
      <w:pPr>
        <w:ind w:firstLine="720"/>
        <w:rPr>
          <w:b/>
          <w:sz w:val="32"/>
          <w:szCs w:val="32"/>
        </w:rPr>
      </w:pPr>
      <w:smartTag w:uri="urn:schemas-microsoft-com:office:smarttags" w:element="place">
        <w:r w:rsidRPr="00E534AC">
          <w:rPr>
            <w:b/>
            <w:sz w:val="32"/>
            <w:szCs w:val="32"/>
            <w:lang w:val="en-US"/>
          </w:rPr>
          <w:t>I</w:t>
        </w:r>
        <w:r w:rsidRPr="00E534AC">
          <w:rPr>
            <w:b/>
            <w:sz w:val="32"/>
            <w:szCs w:val="32"/>
          </w:rPr>
          <w:t>.</w:t>
        </w:r>
      </w:smartTag>
      <w:r>
        <w:rPr>
          <w:b/>
          <w:sz w:val="32"/>
          <w:szCs w:val="32"/>
        </w:rPr>
        <w:t xml:space="preserve"> ОС</w:t>
      </w:r>
      <w:r w:rsidRPr="006E3253">
        <w:rPr>
          <w:b/>
          <w:sz w:val="32"/>
          <w:szCs w:val="32"/>
        </w:rPr>
        <w:t>ОБЕННОСТИ ПРОВЕДЕНИЯ ЕГЭ</w:t>
      </w:r>
    </w:p>
    <w:p w:rsidR="006A2AA5" w:rsidRPr="006E3253" w:rsidRDefault="006A2AA5" w:rsidP="00875DA4">
      <w:pPr>
        <w:ind w:firstLine="720"/>
        <w:rPr>
          <w:b/>
          <w:sz w:val="32"/>
          <w:szCs w:val="32"/>
        </w:rPr>
      </w:pPr>
    </w:p>
    <w:p w:rsidR="006A2AA5" w:rsidRPr="006E3253" w:rsidRDefault="006A2AA5" w:rsidP="00875DA4">
      <w:pPr>
        <w:ind w:firstLine="720"/>
        <w:jc w:val="center"/>
        <w:rPr>
          <w:b/>
          <w:sz w:val="28"/>
          <w:szCs w:val="28"/>
        </w:rPr>
      </w:pPr>
      <w:r w:rsidRPr="006E3253">
        <w:rPr>
          <w:b/>
          <w:sz w:val="28"/>
          <w:szCs w:val="28"/>
        </w:rPr>
        <w:t>1. ОСНОВНЫЕ СВЕДЕНИЯ</w:t>
      </w:r>
    </w:p>
    <w:p w:rsidR="006A2AA5" w:rsidRPr="006E3253" w:rsidRDefault="006A2AA5" w:rsidP="00875DA4">
      <w:pPr>
        <w:ind w:firstLine="720"/>
        <w:rPr>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18" o:spid="_x0000_s1027" type="#_x0000_t75" alt="Безымянный" style="position:absolute;left:0;text-align:left;margin-left:0;margin-top:10.45pt;width:3in;height:126pt;z-index:-251664384;visibility:visible" wrapcoords="-75 0 -75 21471 21600 21471 21600 0 -75 0">
            <v:imagedata r:id="rId7" o:title="" croptop="20810f" cropbottom="22198f" cropleft="21504f" cropright=".34375"/>
            <w10:wrap type="tight"/>
          </v:shape>
        </w:pict>
      </w:r>
    </w:p>
    <w:p w:rsidR="006A2AA5" w:rsidRPr="006E3253" w:rsidRDefault="006A2AA5" w:rsidP="00875DA4">
      <w:pPr>
        <w:ind w:firstLine="720"/>
        <w:jc w:val="both"/>
        <w:rPr>
          <w:sz w:val="28"/>
          <w:szCs w:val="28"/>
        </w:rPr>
      </w:pPr>
      <w:r w:rsidRPr="006E3253">
        <w:rPr>
          <w:b/>
          <w:i/>
          <w:sz w:val="28"/>
          <w:szCs w:val="28"/>
        </w:rPr>
        <w:t>ЕГЭ</w:t>
      </w:r>
      <w:r w:rsidRPr="006E3253">
        <w:rPr>
          <w:sz w:val="28"/>
          <w:szCs w:val="28"/>
        </w:rPr>
        <w:t xml:space="preserve"> – это основная форма государственной (итоговой) аттестации выпускников школ Российской Федерации, освоивших образовательные программы среднего (полного) общего образования.</w:t>
      </w: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r w:rsidRPr="006E3253">
        <w:rPr>
          <w:sz w:val="28"/>
          <w:szCs w:val="28"/>
        </w:rPr>
        <w:t xml:space="preserve">Результаты ЕГЭ признаются </w:t>
      </w:r>
      <w:r>
        <w:rPr>
          <w:sz w:val="28"/>
          <w:szCs w:val="28"/>
        </w:rPr>
        <w:t xml:space="preserve">вузами и ссузами </w:t>
      </w:r>
      <w:r w:rsidRPr="006E3253">
        <w:rPr>
          <w:sz w:val="28"/>
          <w:szCs w:val="28"/>
        </w:rPr>
        <w:t>как результаты вступительных испытаний по соответствующим общеобразовательным предметам.</w:t>
      </w: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r w:rsidRPr="006E3253">
        <w:rPr>
          <w:sz w:val="28"/>
          <w:szCs w:val="28"/>
        </w:rPr>
        <w:t xml:space="preserve">ЕГЭ проводится во всех субъектах Российской Федерации, а также в иностранных государствах для выпускников </w:t>
      </w:r>
      <w:r>
        <w:rPr>
          <w:sz w:val="28"/>
          <w:szCs w:val="28"/>
        </w:rPr>
        <w:t>ОУ</w:t>
      </w:r>
      <w:r w:rsidRPr="006E3253">
        <w:rPr>
          <w:sz w:val="28"/>
          <w:szCs w:val="28"/>
        </w:rPr>
        <w:t xml:space="preserve"> при посольствах, военных частях Российской Федерации и др.</w:t>
      </w: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r w:rsidRPr="006E3253">
        <w:rPr>
          <w:sz w:val="28"/>
          <w:szCs w:val="28"/>
        </w:rPr>
        <w:t xml:space="preserve">ЕГЭ организуется и проводится </w:t>
      </w:r>
      <w:hyperlink r:id="rId8" w:history="1">
        <w:r w:rsidRPr="006E3253">
          <w:rPr>
            <w:rStyle w:val="Hyperlink"/>
            <w:color w:val="auto"/>
            <w:sz w:val="28"/>
            <w:szCs w:val="28"/>
          </w:rPr>
          <w:t>Рособрнадзор</w:t>
        </w:r>
      </w:hyperlink>
      <w:r>
        <w:t>ом</w:t>
      </w:r>
      <w:r w:rsidRPr="006E3253">
        <w:rPr>
          <w:sz w:val="28"/>
          <w:szCs w:val="28"/>
        </w:rPr>
        <w:t xml:space="preserve"> совместно с </w:t>
      </w:r>
      <w:hyperlink r:id="rId9" w:history="1">
        <w:r w:rsidRPr="006E3253">
          <w:rPr>
            <w:rStyle w:val="Hyperlink"/>
            <w:color w:val="auto"/>
            <w:sz w:val="28"/>
            <w:szCs w:val="28"/>
          </w:rPr>
          <w:t>органами исполнительной власти субъектов Российской Федерации, осуществляющими управление в сфере образования.</w:t>
        </w:r>
      </w:hyperlink>
      <w:r w:rsidRPr="006E3253">
        <w:rPr>
          <w:rStyle w:val="Emphasis"/>
          <w:iCs/>
          <w:sz w:val="28"/>
          <w:szCs w:val="28"/>
        </w:rPr>
        <w:t> </w:t>
      </w: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r w:rsidRPr="006E3253">
        <w:rPr>
          <w:sz w:val="28"/>
          <w:szCs w:val="28"/>
        </w:rPr>
        <w:t xml:space="preserve">По </w:t>
      </w:r>
      <w:hyperlink r:id="rId10" w:history="1">
        <w:r w:rsidRPr="006E3253">
          <w:rPr>
            <w:rStyle w:val="Hyperlink"/>
            <w:color w:val="auto"/>
            <w:sz w:val="28"/>
            <w:szCs w:val="28"/>
          </w:rPr>
          <w:t>поручению Рособрнадзора</w:t>
        </w:r>
      </w:hyperlink>
      <w:r w:rsidRPr="006E3253">
        <w:rPr>
          <w:sz w:val="28"/>
          <w:szCs w:val="28"/>
        </w:rPr>
        <w:t xml:space="preserve"> организационным и технологическим обеспечением проведения ЕГЭ на федеральном уровне занимается </w:t>
      </w:r>
      <w:r>
        <w:rPr>
          <w:sz w:val="28"/>
          <w:szCs w:val="28"/>
        </w:rPr>
        <w:t>ФЦТ</w:t>
      </w:r>
      <w:r w:rsidRPr="006E3253">
        <w:rPr>
          <w:sz w:val="28"/>
          <w:szCs w:val="28"/>
        </w:rPr>
        <w:t xml:space="preserve">, разработкой и экспертизой </w:t>
      </w:r>
      <w:hyperlink r:id="rId11" w:history="1">
        <w:r w:rsidRPr="006E3253">
          <w:rPr>
            <w:rStyle w:val="Hyperlink"/>
            <w:color w:val="auto"/>
            <w:sz w:val="28"/>
            <w:szCs w:val="28"/>
          </w:rPr>
          <w:t>КИМ</w:t>
        </w:r>
      </w:hyperlink>
      <w:r w:rsidRPr="006E3253">
        <w:rPr>
          <w:sz w:val="28"/>
          <w:szCs w:val="28"/>
        </w:rPr>
        <w:t xml:space="preserve"> –</w:t>
      </w:r>
      <w:r>
        <w:rPr>
          <w:sz w:val="28"/>
          <w:szCs w:val="28"/>
        </w:rPr>
        <w:t xml:space="preserve"> ФИПИ</w:t>
      </w:r>
      <w:r w:rsidRPr="006E3253">
        <w:rPr>
          <w:sz w:val="28"/>
          <w:szCs w:val="28"/>
        </w:rPr>
        <w:t>.</w:t>
      </w:r>
    </w:p>
    <w:p w:rsidR="006A2AA5" w:rsidRPr="006E3253" w:rsidRDefault="006A2AA5" w:rsidP="00875DA4">
      <w:pPr>
        <w:ind w:firstLine="720"/>
        <w:rPr>
          <w:sz w:val="28"/>
          <w:szCs w:val="28"/>
        </w:rPr>
      </w:pPr>
      <w:r>
        <w:rPr>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028" type="#_x0000_t62" style="position:absolute;left:0;text-align:left;margin-left:0;margin-top:12.5pt;width:126pt;height:63pt;z-index:251645952" adj="25629,24789">
            <v:textbox style="mso-next-textbox:#_x0000_s1028">
              <w:txbxContent>
                <w:p w:rsidR="006A2AA5" w:rsidRPr="007C6333" w:rsidRDefault="006A2AA5" w:rsidP="007C6333">
                  <w:pPr>
                    <w:jc w:val="center"/>
                    <w:rPr>
                      <w:b/>
                      <w:sz w:val="28"/>
                      <w:szCs w:val="28"/>
                    </w:rPr>
                  </w:pPr>
                  <w:r w:rsidRPr="007C6333">
                    <w:rPr>
                      <w:b/>
                      <w:sz w:val="28"/>
                      <w:szCs w:val="28"/>
                    </w:rPr>
                    <w:t>Традиционный экзамен</w:t>
                  </w:r>
                </w:p>
              </w:txbxContent>
            </v:textbox>
          </v:shape>
        </w:pict>
      </w:r>
      <w:r>
        <w:rPr>
          <w:noProof/>
        </w:rPr>
        <w:pict>
          <v:shape id="_x0000_s1029" type="#_x0000_t62" style="position:absolute;left:0;text-align:left;margin-left:351pt;margin-top:10.6pt;width:126pt;height:63pt;z-index:251643904" adj="-4371,24754">
            <v:textbox style="mso-next-textbox:#_x0000_s1029">
              <w:txbxContent>
                <w:p w:rsidR="006A2AA5" w:rsidRPr="007C6333" w:rsidRDefault="006A2AA5" w:rsidP="007C6333">
                  <w:pPr>
                    <w:jc w:val="center"/>
                    <w:rPr>
                      <w:b/>
                      <w:sz w:val="36"/>
                      <w:szCs w:val="36"/>
                    </w:rPr>
                  </w:pPr>
                  <w:r w:rsidRPr="007C6333">
                    <w:rPr>
                      <w:b/>
                      <w:sz w:val="36"/>
                      <w:szCs w:val="36"/>
                    </w:rPr>
                    <w:t>ЕГЭ</w:t>
                  </w:r>
                </w:p>
              </w:txbxContent>
            </v:textbox>
          </v:shape>
        </w:pict>
      </w:r>
    </w:p>
    <w:p w:rsidR="006A2AA5" w:rsidRPr="006E3253" w:rsidRDefault="006A2AA5" w:rsidP="00875DA4">
      <w:pPr>
        <w:ind w:firstLine="720"/>
        <w:jc w:val="both"/>
        <w:rPr>
          <w:b/>
          <w:sz w:val="28"/>
          <w:szCs w:val="28"/>
        </w:rPr>
      </w:pP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r>
        <w:rPr>
          <w:noProof/>
        </w:rPr>
        <w:pict>
          <v:shape id="Рисунок 159" o:spid="_x0000_s1030" type="#_x0000_t75" alt="Рисунок2а" style="position:absolute;left:0;text-align:left;margin-left:171pt;margin-top:12.5pt;width:2in;height:103.05pt;z-index:251644928;visibility:visible">
            <v:imagedata r:id="rId12" o:title=""/>
          </v:shape>
        </w:pict>
      </w: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sz w:val="28"/>
          <w:szCs w:val="28"/>
        </w:rPr>
      </w:pPr>
    </w:p>
    <w:p w:rsidR="006A2AA5" w:rsidRPr="006E3253" w:rsidRDefault="006A2AA5" w:rsidP="00875DA4">
      <w:pPr>
        <w:pStyle w:val="NormalWeb"/>
        <w:shd w:val="clear" w:color="auto" w:fill="FFFFFF"/>
        <w:tabs>
          <w:tab w:val="left" w:pos="1440"/>
        </w:tabs>
        <w:spacing w:before="0" w:beforeAutospacing="0" w:after="0" w:afterAutospacing="0"/>
        <w:ind w:firstLine="720"/>
        <w:jc w:val="both"/>
        <w:rPr>
          <w:b/>
          <w:sz w:val="28"/>
          <w:szCs w:val="28"/>
        </w:rPr>
      </w:pPr>
      <w:r w:rsidRPr="006E3253">
        <w:rPr>
          <w:b/>
          <w:sz w:val="28"/>
          <w:szCs w:val="28"/>
        </w:rPr>
        <w:tab/>
        <w:t>В отличие от экзаменов в традиционной форме в ЕГЭ:</w:t>
      </w:r>
    </w:p>
    <w:p w:rsidR="006A2AA5" w:rsidRPr="006E3253" w:rsidRDefault="006A2AA5" w:rsidP="00222F3E">
      <w:pPr>
        <w:numPr>
          <w:ilvl w:val="0"/>
          <w:numId w:val="1"/>
        </w:numPr>
        <w:shd w:val="clear" w:color="auto" w:fill="FFFFFF"/>
        <w:tabs>
          <w:tab w:val="left" w:pos="1440"/>
        </w:tabs>
        <w:ind w:left="0" w:firstLine="720"/>
        <w:jc w:val="both"/>
        <w:rPr>
          <w:sz w:val="28"/>
          <w:szCs w:val="28"/>
        </w:rPr>
      </w:pPr>
      <w:r w:rsidRPr="006E3253">
        <w:rPr>
          <w:sz w:val="28"/>
          <w:szCs w:val="28"/>
        </w:rPr>
        <w:t xml:space="preserve">единые </w:t>
      </w:r>
      <w:hyperlink r:id="rId13" w:history="1">
        <w:r w:rsidRPr="006E3253">
          <w:rPr>
            <w:rStyle w:val="Hyperlink"/>
            <w:color w:val="auto"/>
            <w:sz w:val="28"/>
            <w:szCs w:val="28"/>
          </w:rPr>
          <w:t>правила проведения</w:t>
        </w:r>
      </w:hyperlink>
      <w:r w:rsidRPr="006E3253">
        <w:rPr>
          <w:sz w:val="28"/>
          <w:szCs w:val="28"/>
        </w:rPr>
        <w:t>;</w:t>
      </w:r>
    </w:p>
    <w:p w:rsidR="006A2AA5" w:rsidRPr="006E3253" w:rsidRDefault="006A2AA5" w:rsidP="00222F3E">
      <w:pPr>
        <w:numPr>
          <w:ilvl w:val="0"/>
          <w:numId w:val="1"/>
        </w:numPr>
        <w:shd w:val="clear" w:color="auto" w:fill="FFFFFF"/>
        <w:tabs>
          <w:tab w:val="left" w:pos="1440"/>
        </w:tabs>
        <w:ind w:left="0" w:firstLine="720"/>
        <w:jc w:val="both"/>
        <w:rPr>
          <w:sz w:val="28"/>
          <w:szCs w:val="28"/>
        </w:rPr>
      </w:pPr>
      <w:r w:rsidRPr="006E3253">
        <w:rPr>
          <w:sz w:val="28"/>
          <w:szCs w:val="28"/>
        </w:rPr>
        <w:t xml:space="preserve">единое </w:t>
      </w:r>
      <w:hyperlink r:id="rId14" w:history="1">
        <w:r w:rsidRPr="006E3253">
          <w:rPr>
            <w:rStyle w:val="Hyperlink"/>
            <w:color w:val="auto"/>
            <w:sz w:val="28"/>
            <w:szCs w:val="28"/>
          </w:rPr>
          <w:t>расписание</w:t>
        </w:r>
      </w:hyperlink>
      <w:r w:rsidRPr="006E3253">
        <w:rPr>
          <w:sz w:val="28"/>
          <w:szCs w:val="28"/>
        </w:rPr>
        <w:t>;</w:t>
      </w:r>
    </w:p>
    <w:p w:rsidR="006A2AA5" w:rsidRPr="006E3253" w:rsidRDefault="006A2AA5" w:rsidP="00222F3E">
      <w:pPr>
        <w:numPr>
          <w:ilvl w:val="0"/>
          <w:numId w:val="1"/>
        </w:numPr>
        <w:shd w:val="clear" w:color="auto" w:fill="FFFFFF"/>
        <w:tabs>
          <w:tab w:val="left" w:pos="1440"/>
        </w:tabs>
        <w:ind w:left="0" w:firstLine="720"/>
        <w:jc w:val="both"/>
        <w:rPr>
          <w:rStyle w:val="Emphasis"/>
          <w:i w:val="0"/>
          <w:sz w:val="28"/>
          <w:szCs w:val="28"/>
        </w:rPr>
      </w:pPr>
      <w:r w:rsidRPr="006E3253">
        <w:rPr>
          <w:sz w:val="28"/>
          <w:szCs w:val="28"/>
        </w:rPr>
        <w:t xml:space="preserve">использование заданий стандартизированной формы – </w:t>
      </w:r>
      <w:hyperlink r:id="rId15" w:history="1">
        <w:r w:rsidRPr="006E3253">
          <w:rPr>
            <w:rStyle w:val="Hyperlink"/>
            <w:color w:val="auto"/>
            <w:sz w:val="28"/>
            <w:szCs w:val="28"/>
          </w:rPr>
          <w:t>КИМ</w:t>
        </w:r>
      </w:hyperlink>
      <w:r w:rsidRPr="006E3253">
        <w:rPr>
          <w:sz w:val="28"/>
          <w:szCs w:val="28"/>
        </w:rPr>
        <w:t>;</w:t>
      </w:r>
    </w:p>
    <w:p w:rsidR="006A2AA5" w:rsidRPr="006E3253" w:rsidRDefault="006A2AA5" w:rsidP="00222F3E">
      <w:pPr>
        <w:numPr>
          <w:ilvl w:val="0"/>
          <w:numId w:val="1"/>
        </w:numPr>
        <w:shd w:val="clear" w:color="auto" w:fill="FFFFFF"/>
        <w:tabs>
          <w:tab w:val="left" w:pos="1440"/>
        </w:tabs>
        <w:ind w:left="0" w:firstLine="720"/>
        <w:jc w:val="both"/>
        <w:rPr>
          <w:sz w:val="28"/>
          <w:szCs w:val="28"/>
        </w:rPr>
      </w:pPr>
      <w:r w:rsidRPr="006E3253">
        <w:rPr>
          <w:sz w:val="28"/>
          <w:szCs w:val="28"/>
        </w:rPr>
        <w:t xml:space="preserve">использование специальных </w:t>
      </w:r>
      <w:hyperlink r:id="rId16" w:history="1">
        <w:r w:rsidRPr="006E3253">
          <w:rPr>
            <w:rStyle w:val="Hyperlink"/>
            <w:color w:val="auto"/>
            <w:sz w:val="28"/>
            <w:szCs w:val="28"/>
          </w:rPr>
          <w:t>бланков</w:t>
        </w:r>
      </w:hyperlink>
      <w:r w:rsidRPr="006E3253">
        <w:rPr>
          <w:rStyle w:val="Emphasis"/>
          <w:iCs/>
          <w:sz w:val="28"/>
          <w:szCs w:val="28"/>
        </w:rPr>
        <w:t xml:space="preserve"> </w:t>
      </w:r>
      <w:r w:rsidRPr="006E3253">
        <w:rPr>
          <w:sz w:val="28"/>
          <w:szCs w:val="28"/>
        </w:rPr>
        <w:t xml:space="preserve">для оформления ответов на задания КИМ. </w:t>
      </w:r>
    </w:p>
    <w:p w:rsidR="006A2AA5" w:rsidRDefault="006A2AA5" w:rsidP="00875DA4">
      <w:pPr>
        <w:pStyle w:val="NormalWeb"/>
        <w:shd w:val="clear" w:color="auto" w:fill="FFFFFF"/>
        <w:tabs>
          <w:tab w:val="left" w:pos="1440"/>
        </w:tabs>
        <w:spacing w:before="0" w:beforeAutospacing="0" w:after="0" w:afterAutospacing="0"/>
        <w:ind w:firstLine="720"/>
        <w:jc w:val="both"/>
        <w:rPr>
          <w:b/>
          <w:sz w:val="28"/>
          <w:szCs w:val="28"/>
        </w:rPr>
      </w:pPr>
    </w:p>
    <w:p w:rsidR="006A2AA5" w:rsidRDefault="006A2AA5" w:rsidP="00875DA4">
      <w:pPr>
        <w:pStyle w:val="NormalWeb"/>
        <w:shd w:val="clear" w:color="auto" w:fill="FFFFFF"/>
        <w:tabs>
          <w:tab w:val="left" w:pos="1440"/>
        </w:tabs>
        <w:spacing w:before="0" w:beforeAutospacing="0" w:after="0" w:afterAutospacing="0"/>
        <w:ind w:firstLine="720"/>
        <w:jc w:val="both"/>
        <w:rPr>
          <w:b/>
          <w:sz w:val="28"/>
          <w:szCs w:val="28"/>
        </w:rPr>
      </w:pPr>
    </w:p>
    <w:p w:rsidR="006A2AA5" w:rsidRDefault="006A2AA5" w:rsidP="00875DA4">
      <w:pPr>
        <w:pStyle w:val="NormalWeb"/>
        <w:shd w:val="clear" w:color="auto" w:fill="FFFFFF"/>
        <w:tabs>
          <w:tab w:val="left" w:pos="1440"/>
        </w:tabs>
        <w:spacing w:before="0" w:beforeAutospacing="0" w:after="0" w:afterAutospacing="0"/>
        <w:ind w:firstLine="720"/>
        <w:jc w:val="both"/>
        <w:rPr>
          <w:b/>
          <w:sz w:val="28"/>
          <w:szCs w:val="28"/>
        </w:rPr>
      </w:pPr>
    </w:p>
    <w:p w:rsidR="006A2AA5" w:rsidRDefault="006A2AA5" w:rsidP="00875DA4">
      <w:pPr>
        <w:pStyle w:val="NormalWeb"/>
        <w:shd w:val="clear" w:color="auto" w:fill="FFFFFF"/>
        <w:tabs>
          <w:tab w:val="left" w:pos="1440"/>
        </w:tabs>
        <w:spacing w:before="0" w:beforeAutospacing="0" w:after="0" w:afterAutospacing="0"/>
        <w:ind w:firstLine="720"/>
        <w:jc w:val="both"/>
        <w:rPr>
          <w:b/>
          <w:sz w:val="28"/>
          <w:szCs w:val="28"/>
        </w:rPr>
      </w:pPr>
    </w:p>
    <w:p w:rsidR="006A2AA5" w:rsidRDefault="006A2AA5" w:rsidP="00875DA4">
      <w:pPr>
        <w:pStyle w:val="NormalWeb"/>
        <w:shd w:val="clear" w:color="auto" w:fill="FFFFFF"/>
        <w:tabs>
          <w:tab w:val="left" w:pos="1440"/>
        </w:tabs>
        <w:spacing w:before="0" w:beforeAutospacing="0" w:after="0" w:afterAutospacing="0"/>
        <w:ind w:firstLine="720"/>
        <w:jc w:val="both"/>
        <w:rPr>
          <w:b/>
          <w:sz w:val="28"/>
          <w:szCs w:val="28"/>
        </w:rPr>
      </w:pPr>
    </w:p>
    <w:p w:rsidR="006A2AA5" w:rsidRDefault="006A2AA5" w:rsidP="00875DA4">
      <w:pPr>
        <w:pStyle w:val="NormalWeb"/>
        <w:shd w:val="clear" w:color="auto" w:fill="FFFFFF"/>
        <w:tabs>
          <w:tab w:val="left" w:pos="1440"/>
        </w:tabs>
        <w:spacing w:before="0" w:beforeAutospacing="0" w:after="0" w:afterAutospacing="0"/>
        <w:ind w:firstLine="720"/>
        <w:jc w:val="both"/>
        <w:rPr>
          <w:b/>
          <w:sz w:val="28"/>
          <w:szCs w:val="28"/>
        </w:rPr>
      </w:pPr>
    </w:p>
    <w:p w:rsidR="006A2AA5" w:rsidRPr="006E3253" w:rsidRDefault="006A2AA5" w:rsidP="00875DA4">
      <w:pPr>
        <w:ind w:firstLine="720"/>
        <w:jc w:val="center"/>
        <w:rPr>
          <w:b/>
          <w:sz w:val="28"/>
          <w:szCs w:val="28"/>
        </w:rPr>
      </w:pPr>
      <w:r w:rsidRPr="006E3253">
        <w:rPr>
          <w:b/>
          <w:sz w:val="28"/>
          <w:szCs w:val="28"/>
        </w:rPr>
        <w:t>2. УЧАСТНИКИ ЕГЭ</w:t>
      </w:r>
    </w:p>
    <w:p w:rsidR="006A2AA5" w:rsidRPr="006E3253" w:rsidRDefault="006A2AA5" w:rsidP="00875DA4">
      <w:pPr>
        <w:ind w:firstLine="720"/>
        <w:jc w:val="center"/>
        <w:rPr>
          <w:b/>
          <w:sz w:val="28"/>
          <w:szCs w:val="28"/>
        </w:rPr>
      </w:pPr>
    </w:p>
    <w:p w:rsidR="006A2AA5" w:rsidRPr="006E3253" w:rsidRDefault="006A2AA5" w:rsidP="00875DA4">
      <w:pPr>
        <w:autoSpaceDE w:val="0"/>
        <w:autoSpaceDN w:val="0"/>
        <w:adjustRightInd w:val="0"/>
        <w:ind w:firstLine="720"/>
        <w:jc w:val="both"/>
        <w:rPr>
          <w:b/>
          <w:bCs/>
          <w:i/>
          <w:sz w:val="28"/>
          <w:szCs w:val="28"/>
        </w:rPr>
      </w:pPr>
      <w:r>
        <w:rPr>
          <w:noProof/>
        </w:rPr>
        <w:pict>
          <v:shape id="Picture 8" o:spid="_x0000_s1031" type="#_x0000_t75" alt="untitled" style="position:absolute;left:0;text-align:left;margin-left:-11.25pt;margin-top:9.75pt;width:180pt;height:145.5pt;z-index:-251665408;visibility:visible" wrapcoords="-90 -111 -90 21600 21690 21600 21690 -111 -90 -111" stroked="t">
            <v:imagedata r:id="rId17" o:title=""/>
            <w10:wrap type="tight"/>
          </v:shape>
        </w:pict>
      </w:r>
      <w:r w:rsidRPr="006E3253">
        <w:rPr>
          <w:b/>
          <w:bCs/>
          <w:i/>
          <w:sz w:val="28"/>
          <w:szCs w:val="28"/>
        </w:rPr>
        <w:t>Участниками ЕГЭ являются:</w:t>
      </w:r>
    </w:p>
    <w:p w:rsidR="006A2AA5" w:rsidRPr="006E3253" w:rsidRDefault="006A2AA5" w:rsidP="00222F3E">
      <w:pPr>
        <w:numPr>
          <w:ilvl w:val="0"/>
          <w:numId w:val="2"/>
        </w:numPr>
        <w:autoSpaceDE w:val="0"/>
        <w:autoSpaceDN w:val="0"/>
        <w:adjustRightInd w:val="0"/>
        <w:ind w:left="0" w:firstLine="720"/>
        <w:jc w:val="both"/>
        <w:rPr>
          <w:bCs/>
          <w:sz w:val="28"/>
          <w:szCs w:val="28"/>
        </w:rPr>
      </w:pPr>
      <w:r w:rsidRPr="006E3253">
        <w:rPr>
          <w:bCs/>
          <w:sz w:val="28"/>
          <w:szCs w:val="28"/>
        </w:rPr>
        <w:t>обучающиеся, освоившие основные общеобразовательные программы среднего (полного) общего образования и допущенные в установленном порядке к государственной (итоговой) аттестации (далее – выпускники текущего года);</w:t>
      </w:r>
    </w:p>
    <w:p w:rsidR="006A2AA5" w:rsidRPr="006E3253" w:rsidRDefault="006A2AA5" w:rsidP="00222F3E">
      <w:pPr>
        <w:numPr>
          <w:ilvl w:val="0"/>
          <w:numId w:val="2"/>
        </w:numPr>
        <w:autoSpaceDE w:val="0"/>
        <w:autoSpaceDN w:val="0"/>
        <w:adjustRightInd w:val="0"/>
        <w:ind w:left="0" w:firstLine="720"/>
        <w:jc w:val="both"/>
        <w:rPr>
          <w:bCs/>
          <w:sz w:val="28"/>
          <w:szCs w:val="28"/>
        </w:rPr>
      </w:pPr>
      <w:r w:rsidRPr="006E3253">
        <w:rPr>
          <w:bCs/>
          <w:sz w:val="28"/>
          <w:szCs w:val="28"/>
        </w:rPr>
        <w:t xml:space="preserve">обучающиеся </w:t>
      </w:r>
      <w:r>
        <w:rPr>
          <w:bCs/>
          <w:sz w:val="28"/>
          <w:szCs w:val="28"/>
        </w:rPr>
        <w:t xml:space="preserve">ОУ </w:t>
      </w:r>
      <w:r w:rsidRPr="006E3253">
        <w:rPr>
          <w:bCs/>
          <w:sz w:val="28"/>
          <w:szCs w:val="28"/>
        </w:rPr>
        <w:t>начального профессионального и среднего профессионального образования, освоившие федеральный государственный образовательный стандарт среднего (полного) общего образования в пределах основных профессиональных образовательных программ;</w:t>
      </w:r>
    </w:p>
    <w:p w:rsidR="006A2AA5" w:rsidRPr="006E3253" w:rsidRDefault="006A2AA5" w:rsidP="00222F3E">
      <w:pPr>
        <w:numPr>
          <w:ilvl w:val="0"/>
          <w:numId w:val="2"/>
        </w:numPr>
        <w:autoSpaceDE w:val="0"/>
        <w:autoSpaceDN w:val="0"/>
        <w:adjustRightInd w:val="0"/>
        <w:ind w:left="0" w:firstLine="720"/>
        <w:jc w:val="both"/>
        <w:rPr>
          <w:bCs/>
          <w:sz w:val="28"/>
          <w:szCs w:val="28"/>
        </w:rPr>
      </w:pPr>
      <w:r w:rsidRPr="006E3253">
        <w:rPr>
          <w:bCs/>
          <w:sz w:val="28"/>
          <w:szCs w:val="28"/>
        </w:rPr>
        <w:t xml:space="preserve">выпускники </w:t>
      </w:r>
      <w:r>
        <w:rPr>
          <w:bCs/>
          <w:sz w:val="28"/>
          <w:szCs w:val="28"/>
        </w:rPr>
        <w:t>ОУ у</w:t>
      </w:r>
      <w:r w:rsidRPr="006E3253">
        <w:rPr>
          <w:bCs/>
          <w:sz w:val="28"/>
          <w:szCs w:val="28"/>
        </w:rPr>
        <w:t>ждений прошлых лет, имеющие документ государственного образца о среднем (полном) общем, начальном профессиональном и</w:t>
      </w:r>
      <w:r>
        <w:rPr>
          <w:bCs/>
          <w:sz w:val="28"/>
          <w:szCs w:val="28"/>
        </w:rPr>
        <w:t>ли</w:t>
      </w:r>
      <w:r w:rsidRPr="006E3253">
        <w:rPr>
          <w:bCs/>
          <w:sz w:val="28"/>
          <w:szCs w:val="28"/>
        </w:rPr>
        <w:t xml:space="preserve"> среднем профессиональном образовании, в том числе лица, у которых срок действия ранее полученного свидетельства о результатах ЕГЭ не истек (далее – выпускники прошлых лет);</w:t>
      </w:r>
    </w:p>
    <w:p w:rsidR="006A2AA5" w:rsidRPr="006E3253" w:rsidRDefault="006A2AA5" w:rsidP="00222F3E">
      <w:pPr>
        <w:numPr>
          <w:ilvl w:val="0"/>
          <w:numId w:val="2"/>
        </w:numPr>
        <w:ind w:left="0" w:firstLine="720"/>
        <w:jc w:val="both"/>
        <w:rPr>
          <w:bCs/>
          <w:sz w:val="28"/>
          <w:szCs w:val="28"/>
        </w:rPr>
      </w:pPr>
      <w:r w:rsidRPr="006E3253">
        <w:rPr>
          <w:bCs/>
          <w:sz w:val="28"/>
          <w:szCs w:val="28"/>
        </w:rPr>
        <w:t xml:space="preserve">граждане, имеющие среднее (полное) общее образование, полученное в </w:t>
      </w:r>
      <w:r>
        <w:rPr>
          <w:bCs/>
          <w:sz w:val="28"/>
          <w:szCs w:val="28"/>
        </w:rPr>
        <w:t>ОУ</w:t>
      </w:r>
      <w:r w:rsidRPr="006E3253">
        <w:rPr>
          <w:bCs/>
          <w:sz w:val="28"/>
          <w:szCs w:val="28"/>
        </w:rPr>
        <w:t xml:space="preserve"> иностранных государств.</w:t>
      </w:r>
    </w:p>
    <w:p w:rsidR="006A2AA5" w:rsidRPr="006E3253" w:rsidRDefault="006A2AA5" w:rsidP="00875DA4">
      <w:pPr>
        <w:ind w:firstLine="720"/>
        <w:jc w:val="both"/>
        <w:rPr>
          <w:bCs/>
          <w:sz w:val="28"/>
          <w:szCs w:val="28"/>
        </w:rPr>
      </w:pPr>
    </w:p>
    <w:p w:rsidR="006A2AA5" w:rsidRPr="006E3253" w:rsidRDefault="006A2AA5" w:rsidP="00875DA4">
      <w:pPr>
        <w:ind w:firstLine="720"/>
        <w:jc w:val="both"/>
        <w:rPr>
          <w:bCs/>
          <w:sz w:val="28"/>
          <w:szCs w:val="28"/>
        </w:rPr>
      </w:pPr>
      <w:r w:rsidRPr="006E3253">
        <w:rPr>
          <w:bCs/>
          <w:sz w:val="28"/>
          <w:szCs w:val="28"/>
        </w:rPr>
        <w:t>Кроме того, вправе сдать любой из предметов ЕГЭ на добровольной основе:</w:t>
      </w:r>
    </w:p>
    <w:p w:rsidR="006A2AA5" w:rsidRPr="006E3253" w:rsidRDefault="006A2AA5" w:rsidP="00222F3E">
      <w:pPr>
        <w:numPr>
          <w:ilvl w:val="0"/>
          <w:numId w:val="2"/>
        </w:numPr>
        <w:ind w:left="0" w:firstLine="720"/>
        <w:jc w:val="both"/>
        <w:rPr>
          <w:bCs/>
          <w:sz w:val="28"/>
          <w:szCs w:val="28"/>
        </w:rPr>
      </w:pPr>
      <w:r w:rsidRPr="006E3253">
        <w:rPr>
          <w:bCs/>
          <w:sz w:val="28"/>
          <w:szCs w:val="28"/>
        </w:rPr>
        <w:t>выпускники с ограниченными возможностями здоровья (</w:t>
      </w:r>
      <w:r w:rsidRPr="006E3253">
        <w:rPr>
          <w:sz w:val="28"/>
          <w:szCs w:val="28"/>
        </w:rPr>
        <w:t>глухие, слабослышащие, слепые, слабовидящие, с тяжелыми нарушениями речи, с нарушениями опорно-двигательного аппарата и другие, в том числе дети-инвалиды, инвалиды);</w:t>
      </w:r>
    </w:p>
    <w:p w:rsidR="006A2AA5" w:rsidRPr="006E3253" w:rsidRDefault="006A2AA5" w:rsidP="00222F3E">
      <w:pPr>
        <w:numPr>
          <w:ilvl w:val="0"/>
          <w:numId w:val="2"/>
        </w:numPr>
        <w:ind w:left="0" w:firstLine="720"/>
        <w:jc w:val="both"/>
        <w:rPr>
          <w:bCs/>
          <w:sz w:val="28"/>
          <w:szCs w:val="28"/>
        </w:rPr>
      </w:pPr>
      <w:r w:rsidRPr="006E3253">
        <w:rPr>
          <w:bCs/>
          <w:sz w:val="28"/>
          <w:szCs w:val="28"/>
        </w:rPr>
        <w:t>выпускники специальных учебно-воспитательных учреждений закрытого типа для детей и подростков с девиантным (общественно опасным) поведением;</w:t>
      </w:r>
    </w:p>
    <w:p w:rsidR="006A2AA5" w:rsidRPr="006E3253" w:rsidRDefault="006A2AA5" w:rsidP="00222F3E">
      <w:pPr>
        <w:numPr>
          <w:ilvl w:val="0"/>
          <w:numId w:val="2"/>
        </w:numPr>
        <w:ind w:left="0" w:firstLine="720"/>
        <w:jc w:val="both"/>
        <w:rPr>
          <w:sz w:val="28"/>
          <w:szCs w:val="28"/>
        </w:rPr>
      </w:pPr>
      <w:r w:rsidRPr="006E3253">
        <w:rPr>
          <w:bCs/>
          <w:sz w:val="28"/>
          <w:szCs w:val="28"/>
        </w:rPr>
        <w:t xml:space="preserve">выпускники </w:t>
      </w:r>
      <w:r>
        <w:rPr>
          <w:bCs/>
          <w:sz w:val="28"/>
          <w:szCs w:val="28"/>
        </w:rPr>
        <w:t>ОУ</w:t>
      </w:r>
      <w:r w:rsidRPr="006E3253">
        <w:rPr>
          <w:bCs/>
          <w:sz w:val="28"/>
          <w:szCs w:val="28"/>
        </w:rPr>
        <w:t xml:space="preserve"> уголовно-исполнительной системы. </w:t>
      </w:r>
    </w:p>
    <w:p w:rsidR="006A2AA5" w:rsidRPr="006E3253" w:rsidRDefault="006A2AA5" w:rsidP="00875DA4">
      <w:pPr>
        <w:ind w:firstLine="720"/>
        <w:jc w:val="both"/>
        <w:rPr>
          <w:sz w:val="28"/>
          <w:szCs w:val="28"/>
        </w:rPr>
      </w:pPr>
      <w:r w:rsidRPr="006E3253">
        <w:rPr>
          <w:sz w:val="28"/>
          <w:szCs w:val="28"/>
        </w:rPr>
        <w:t xml:space="preserve">Для этих категорий выпускников участие в ЕГЭ может сочетаться с другой формой аттестации – государственным выпускным экзаменом. </w:t>
      </w:r>
    </w:p>
    <w:p w:rsidR="006A2AA5" w:rsidRDefault="006A2AA5" w:rsidP="00875DA4">
      <w:pPr>
        <w:widowControl w:val="0"/>
        <w:tabs>
          <w:tab w:val="left" w:pos="0"/>
        </w:tabs>
        <w:autoSpaceDE w:val="0"/>
        <w:autoSpaceDN w:val="0"/>
        <w:adjustRightInd w:val="0"/>
        <w:ind w:firstLine="720"/>
        <w:jc w:val="center"/>
        <w:rPr>
          <w:b/>
          <w:sz w:val="28"/>
          <w:szCs w:val="28"/>
        </w:rPr>
      </w:pPr>
    </w:p>
    <w:p w:rsidR="006A2AA5" w:rsidRDefault="006A2AA5" w:rsidP="00875DA4">
      <w:pPr>
        <w:widowControl w:val="0"/>
        <w:tabs>
          <w:tab w:val="left" w:pos="0"/>
        </w:tabs>
        <w:autoSpaceDE w:val="0"/>
        <w:autoSpaceDN w:val="0"/>
        <w:adjustRightInd w:val="0"/>
        <w:ind w:firstLine="720"/>
        <w:jc w:val="center"/>
        <w:rPr>
          <w:b/>
          <w:sz w:val="28"/>
          <w:szCs w:val="28"/>
        </w:rPr>
      </w:pPr>
    </w:p>
    <w:p w:rsidR="006A2AA5" w:rsidRDefault="006A2AA5" w:rsidP="00875DA4">
      <w:pPr>
        <w:widowControl w:val="0"/>
        <w:tabs>
          <w:tab w:val="left" w:pos="0"/>
        </w:tabs>
        <w:autoSpaceDE w:val="0"/>
        <w:autoSpaceDN w:val="0"/>
        <w:adjustRightInd w:val="0"/>
        <w:ind w:firstLine="720"/>
        <w:jc w:val="center"/>
        <w:rPr>
          <w:b/>
          <w:sz w:val="28"/>
          <w:szCs w:val="28"/>
        </w:rPr>
      </w:pPr>
    </w:p>
    <w:p w:rsidR="006A2AA5" w:rsidRDefault="006A2AA5" w:rsidP="00875DA4">
      <w:pPr>
        <w:widowControl w:val="0"/>
        <w:tabs>
          <w:tab w:val="left" w:pos="0"/>
        </w:tabs>
        <w:autoSpaceDE w:val="0"/>
        <w:autoSpaceDN w:val="0"/>
        <w:adjustRightInd w:val="0"/>
        <w:ind w:firstLine="720"/>
        <w:jc w:val="center"/>
        <w:rPr>
          <w:b/>
          <w:sz w:val="28"/>
          <w:szCs w:val="28"/>
        </w:rPr>
      </w:pPr>
    </w:p>
    <w:p w:rsidR="006A2AA5" w:rsidRDefault="006A2AA5" w:rsidP="00875DA4">
      <w:pPr>
        <w:widowControl w:val="0"/>
        <w:tabs>
          <w:tab w:val="left" w:pos="0"/>
        </w:tabs>
        <w:autoSpaceDE w:val="0"/>
        <w:autoSpaceDN w:val="0"/>
        <w:adjustRightInd w:val="0"/>
        <w:ind w:firstLine="720"/>
        <w:jc w:val="center"/>
        <w:rPr>
          <w:b/>
          <w:sz w:val="28"/>
          <w:szCs w:val="28"/>
        </w:rPr>
      </w:pPr>
    </w:p>
    <w:p w:rsidR="006A2AA5" w:rsidRDefault="006A2AA5" w:rsidP="00875DA4">
      <w:pPr>
        <w:widowControl w:val="0"/>
        <w:tabs>
          <w:tab w:val="left" w:pos="0"/>
        </w:tabs>
        <w:autoSpaceDE w:val="0"/>
        <w:autoSpaceDN w:val="0"/>
        <w:adjustRightInd w:val="0"/>
        <w:ind w:firstLine="720"/>
        <w:jc w:val="center"/>
        <w:rPr>
          <w:b/>
          <w:sz w:val="28"/>
          <w:szCs w:val="28"/>
        </w:rPr>
      </w:pPr>
    </w:p>
    <w:p w:rsidR="006A2AA5" w:rsidRDefault="006A2AA5" w:rsidP="00875DA4">
      <w:pPr>
        <w:widowControl w:val="0"/>
        <w:tabs>
          <w:tab w:val="left" w:pos="0"/>
        </w:tabs>
        <w:autoSpaceDE w:val="0"/>
        <w:autoSpaceDN w:val="0"/>
        <w:adjustRightInd w:val="0"/>
        <w:ind w:firstLine="720"/>
        <w:jc w:val="center"/>
        <w:rPr>
          <w:b/>
          <w:sz w:val="28"/>
          <w:szCs w:val="28"/>
        </w:rPr>
      </w:pPr>
    </w:p>
    <w:p w:rsidR="006A2AA5" w:rsidRDefault="006A2AA5" w:rsidP="00875DA4">
      <w:pPr>
        <w:widowControl w:val="0"/>
        <w:tabs>
          <w:tab w:val="left" w:pos="0"/>
        </w:tabs>
        <w:autoSpaceDE w:val="0"/>
        <w:autoSpaceDN w:val="0"/>
        <w:adjustRightInd w:val="0"/>
        <w:ind w:firstLine="720"/>
        <w:jc w:val="center"/>
        <w:rPr>
          <w:b/>
          <w:sz w:val="28"/>
          <w:szCs w:val="28"/>
        </w:rPr>
      </w:pPr>
    </w:p>
    <w:p w:rsidR="006A2AA5" w:rsidRPr="006E3253" w:rsidRDefault="006A2AA5" w:rsidP="00875DA4">
      <w:pPr>
        <w:widowControl w:val="0"/>
        <w:tabs>
          <w:tab w:val="left" w:pos="0"/>
        </w:tabs>
        <w:autoSpaceDE w:val="0"/>
        <w:autoSpaceDN w:val="0"/>
        <w:adjustRightInd w:val="0"/>
        <w:ind w:firstLine="720"/>
        <w:jc w:val="center"/>
        <w:rPr>
          <w:b/>
          <w:sz w:val="28"/>
          <w:szCs w:val="28"/>
        </w:rPr>
      </w:pPr>
      <w:r w:rsidRPr="006E3253">
        <w:rPr>
          <w:b/>
          <w:sz w:val="28"/>
          <w:szCs w:val="28"/>
        </w:rPr>
        <w:t>3. ПРЕДМЕТЫ ЕГЭ</w:t>
      </w:r>
    </w:p>
    <w:p w:rsidR="006A2AA5" w:rsidRPr="006E3253" w:rsidRDefault="006A2AA5" w:rsidP="00875DA4">
      <w:pPr>
        <w:widowControl w:val="0"/>
        <w:tabs>
          <w:tab w:val="left" w:pos="0"/>
        </w:tabs>
        <w:autoSpaceDE w:val="0"/>
        <w:autoSpaceDN w:val="0"/>
        <w:adjustRightInd w:val="0"/>
        <w:ind w:firstLine="720"/>
        <w:jc w:val="both"/>
        <w:rPr>
          <w:b/>
          <w:sz w:val="28"/>
          <w:szCs w:val="28"/>
        </w:rPr>
      </w:pPr>
    </w:p>
    <w:p w:rsidR="006A2AA5" w:rsidRPr="006E3253" w:rsidRDefault="006A2AA5" w:rsidP="00875DA4">
      <w:pPr>
        <w:widowControl w:val="0"/>
        <w:autoSpaceDE w:val="0"/>
        <w:autoSpaceDN w:val="0"/>
        <w:adjustRightInd w:val="0"/>
        <w:ind w:firstLine="720"/>
        <w:jc w:val="center"/>
        <w:rPr>
          <w:b/>
          <w:sz w:val="28"/>
          <w:szCs w:val="28"/>
        </w:rPr>
      </w:pPr>
      <w:r w:rsidRPr="006E3253">
        <w:rPr>
          <w:b/>
          <w:sz w:val="28"/>
          <w:szCs w:val="28"/>
        </w:rPr>
        <w:t>ЕГЭ проводится по 14 общеобразовательным предметам:</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sidRPr="007F33F2">
        <w:rPr>
          <w:sz w:val="28"/>
          <w:szCs w:val="28"/>
        </w:rPr>
        <w:t>русский язык;</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Pr>
          <w:noProof/>
        </w:rPr>
        <w:pict>
          <v:shape id="Рисунок 224" o:spid="_x0000_s1032" type="#_x0000_t75" alt="матем" style="position:absolute;left:0;text-align:left;margin-left:4in;margin-top:-17.65pt;width:63pt;height:57.35pt;z-index:251655168;visibility:visible">
            <v:imagedata r:id="rId18" o:title=""/>
          </v:shape>
        </w:pict>
      </w:r>
      <w:r w:rsidRPr="007F33F2">
        <w:rPr>
          <w:sz w:val="28"/>
          <w:szCs w:val="28"/>
        </w:rPr>
        <w:t>математика;</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Pr>
          <w:noProof/>
        </w:rPr>
        <w:pict>
          <v:shape id="Рисунок 223" o:spid="_x0000_s1033" type="#_x0000_t75" alt="русский" style="position:absolute;left:0;text-align:left;margin-left:326.25pt;margin-top:-14.8pt;width:1in;height:69.55pt;z-index:-251662336;visibility:visible" wrapcoords="-225 0 -225 21368 21600 21368 21600 0 -225 0">
            <v:imagedata r:id="rId19" o:title=""/>
            <w10:wrap type="tight"/>
          </v:shape>
        </w:pict>
      </w:r>
      <w:r>
        <w:rPr>
          <w:noProof/>
        </w:rPr>
        <w:pict>
          <v:shape id="Рисунок 226" o:spid="_x0000_s1034" type="#_x0000_t75" alt="география" style="position:absolute;left:0;text-align:left;margin-left:188.25pt;margin-top:-18.6pt;width:81pt;height:81pt;z-index:251657216;visibility:visible">
            <v:imagedata r:id="rId20" o:title=""/>
          </v:shape>
        </w:pict>
      </w:r>
      <w:r w:rsidRPr="007F33F2">
        <w:rPr>
          <w:sz w:val="28"/>
          <w:szCs w:val="28"/>
        </w:rPr>
        <w:t>литература;</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sidRPr="007F33F2">
        <w:rPr>
          <w:sz w:val="28"/>
          <w:szCs w:val="28"/>
        </w:rPr>
        <w:t>физика;</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sidRPr="007F33F2">
        <w:rPr>
          <w:sz w:val="28"/>
          <w:szCs w:val="28"/>
        </w:rPr>
        <w:t>химия;</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Pr>
          <w:noProof/>
        </w:rPr>
        <w:pict>
          <v:shape id="Рисунок 227" o:spid="_x0000_s1035" type="#_x0000_t75" alt="химия" style="position:absolute;left:0;text-align:left;margin-left:342pt;margin-top:25.85pt;width:66.4pt;height:69pt;z-index:251658240;visibility:visible">
            <v:imagedata r:id="rId21" o:title=""/>
          </v:shape>
        </w:pict>
      </w:r>
      <w:r>
        <w:rPr>
          <w:noProof/>
        </w:rPr>
        <w:pict>
          <v:shape id="Рисунок 225" o:spid="_x0000_s1036" type="#_x0000_t75" alt="физика" style="position:absolute;left:0;text-align:left;margin-left:243pt;margin-top:7.85pt;width:69pt;height:81pt;z-index:-251660288;visibility:visible" wrapcoords="5165 400 2583 6800 939 10000 470 10600 -235 14200 704 15600 1643 16400 1643 17600 3522 19600 4696 20000 9157 21200 10800 21200 11974 21200 14791 21200 17843 20400 17609 19600 19487 19600 21365 18000 21130 16400 20191 13200 21365 7400 20426 6800 17139 3600 17374 2000 15261 800 11739 400 5165 400">
            <v:imagedata r:id="rId22" o:title=""/>
            <w10:wrap type="tight"/>
          </v:shape>
        </w:pict>
      </w:r>
      <w:r w:rsidRPr="007F33F2">
        <w:rPr>
          <w:sz w:val="28"/>
          <w:szCs w:val="28"/>
        </w:rPr>
        <w:t>биология;</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sidRPr="007F33F2">
        <w:rPr>
          <w:sz w:val="28"/>
          <w:szCs w:val="28"/>
        </w:rPr>
        <w:t>география;</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sidRPr="007F33F2">
        <w:rPr>
          <w:sz w:val="28"/>
          <w:szCs w:val="28"/>
        </w:rPr>
        <w:t>история;</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sidRPr="007F33F2">
        <w:rPr>
          <w:sz w:val="28"/>
          <w:szCs w:val="28"/>
        </w:rPr>
        <w:t>обществознание;</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sidRPr="007F33F2">
        <w:rPr>
          <w:sz w:val="28"/>
          <w:szCs w:val="28"/>
        </w:rPr>
        <w:t>информатика и ИКТ;</w:t>
      </w:r>
    </w:p>
    <w:p w:rsidR="006A2AA5" w:rsidRPr="007F33F2" w:rsidRDefault="006A2AA5" w:rsidP="00222F3E">
      <w:pPr>
        <w:widowControl w:val="0"/>
        <w:numPr>
          <w:ilvl w:val="0"/>
          <w:numId w:val="3"/>
        </w:numPr>
        <w:autoSpaceDE w:val="0"/>
        <w:autoSpaceDN w:val="0"/>
        <w:adjustRightInd w:val="0"/>
        <w:spacing w:after="120"/>
        <w:ind w:left="0" w:firstLine="720"/>
        <w:rPr>
          <w:sz w:val="28"/>
          <w:szCs w:val="28"/>
        </w:rPr>
      </w:pPr>
      <w:r w:rsidRPr="007F33F2">
        <w:rPr>
          <w:sz w:val="28"/>
          <w:szCs w:val="28"/>
        </w:rPr>
        <w:t>иностранные языки (английский, немецкий, французский, испанский).</w:t>
      </w:r>
    </w:p>
    <w:p w:rsidR="006A2AA5" w:rsidRPr="006E3253" w:rsidRDefault="006A2AA5" w:rsidP="00875DA4">
      <w:pPr>
        <w:widowControl w:val="0"/>
        <w:autoSpaceDE w:val="0"/>
        <w:autoSpaceDN w:val="0"/>
        <w:adjustRightInd w:val="0"/>
        <w:ind w:firstLine="720"/>
        <w:jc w:val="both"/>
        <w:rPr>
          <w:sz w:val="28"/>
          <w:szCs w:val="28"/>
        </w:rPr>
      </w:pPr>
      <w:r w:rsidRPr="006E3253">
        <w:rPr>
          <w:b/>
          <w:sz w:val="28"/>
          <w:szCs w:val="28"/>
        </w:rPr>
        <w:tab/>
      </w:r>
      <w:r w:rsidRPr="006E3253">
        <w:rPr>
          <w:sz w:val="28"/>
          <w:szCs w:val="28"/>
        </w:rPr>
        <w:t>Выпускники общеобразовательных учреждений текущего года для получения аттестата о среднем (полном) общем образовании сдают обязательные экзамены по русскому языку и математике.</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ab/>
        <w:t>По другим общеобразовательным предметам установлена добровольность участия в ЕГЭ в зависимости от намерений участника ЕГЭ получить высшее или среднее профессиональное образование.</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ab/>
        <w:t>Сдать можно любое количество экзаменов по вышеуказанным предметам.</w:t>
      </w:r>
    </w:p>
    <w:p w:rsidR="006A2AA5" w:rsidRPr="006E3253" w:rsidRDefault="006A2AA5" w:rsidP="00875DA4">
      <w:pPr>
        <w:widowControl w:val="0"/>
        <w:autoSpaceDE w:val="0"/>
        <w:autoSpaceDN w:val="0"/>
        <w:adjustRightInd w:val="0"/>
        <w:ind w:firstLine="720"/>
        <w:jc w:val="center"/>
        <w:rPr>
          <w:b/>
          <w:sz w:val="28"/>
          <w:szCs w:val="28"/>
        </w:rPr>
      </w:pPr>
    </w:p>
    <w:p w:rsidR="006A2AA5" w:rsidRPr="006E3253" w:rsidRDefault="006A2AA5" w:rsidP="00875DA4">
      <w:pPr>
        <w:widowControl w:val="0"/>
        <w:autoSpaceDE w:val="0"/>
        <w:autoSpaceDN w:val="0"/>
        <w:adjustRightInd w:val="0"/>
        <w:ind w:firstLine="720"/>
        <w:jc w:val="center"/>
        <w:rPr>
          <w:b/>
          <w:sz w:val="28"/>
          <w:szCs w:val="28"/>
        </w:rPr>
      </w:pPr>
      <w:r w:rsidRPr="006E3253">
        <w:rPr>
          <w:b/>
          <w:sz w:val="28"/>
          <w:szCs w:val="28"/>
        </w:rPr>
        <w:t>4. СРОКИ ПРОВЕДЕНИЯ ЕГЭ</w:t>
      </w:r>
    </w:p>
    <w:p w:rsidR="006A2AA5" w:rsidRPr="006E3253" w:rsidRDefault="006A2AA5" w:rsidP="00875DA4">
      <w:pPr>
        <w:widowControl w:val="0"/>
        <w:autoSpaceDE w:val="0"/>
        <w:autoSpaceDN w:val="0"/>
        <w:adjustRightInd w:val="0"/>
        <w:ind w:firstLine="720"/>
        <w:jc w:val="both"/>
        <w:rPr>
          <w:b/>
          <w:sz w:val="28"/>
          <w:szCs w:val="28"/>
        </w:rPr>
      </w:pPr>
      <w:r>
        <w:rPr>
          <w:noProof/>
        </w:rPr>
        <w:pict>
          <v:shape id="Рисунок 203" o:spid="_x0000_s1037" type="#_x0000_t75" alt="сроки" style="position:absolute;left:0;text-align:left;margin-left:-9pt;margin-top:15.5pt;width:227.95pt;height:139pt;z-index:-251668480;visibility:visible" wrapcoords="-71 0 -71 21483 21600 21483 21600 0 -71 0">
            <v:imagedata r:id="rId23" o:title=""/>
            <w10:wrap type="tight"/>
          </v:shape>
        </w:pict>
      </w:r>
    </w:p>
    <w:p w:rsidR="006A2AA5" w:rsidRPr="006E3253" w:rsidRDefault="006A2AA5" w:rsidP="00875DA4">
      <w:pPr>
        <w:tabs>
          <w:tab w:val="num" w:pos="-540"/>
        </w:tabs>
        <w:ind w:firstLine="720"/>
        <w:jc w:val="both"/>
        <w:rPr>
          <w:bCs/>
          <w:sz w:val="28"/>
          <w:szCs w:val="28"/>
        </w:rPr>
      </w:pPr>
      <w:r w:rsidRPr="006E3253">
        <w:rPr>
          <w:bCs/>
          <w:sz w:val="28"/>
          <w:szCs w:val="28"/>
        </w:rPr>
        <w:t>Единые для всех сроки и продолжительность экзаменов по каждому общеобразовательному предмету ежегодно устанавливаются приказом Рособрнадзора.</w:t>
      </w:r>
    </w:p>
    <w:p w:rsidR="006A2AA5" w:rsidRPr="006E3253" w:rsidRDefault="006A2AA5" w:rsidP="00875DA4">
      <w:pPr>
        <w:tabs>
          <w:tab w:val="num" w:pos="-540"/>
        </w:tabs>
        <w:ind w:firstLine="720"/>
        <w:jc w:val="both"/>
        <w:rPr>
          <w:bCs/>
          <w:sz w:val="28"/>
          <w:szCs w:val="28"/>
        </w:rPr>
      </w:pPr>
      <w:r w:rsidRPr="006E3253">
        <w:rPr>
          <w:bCs/>
          <w:i/>
          <w:sz w:val="28"/>
          <w:szCs w:val="28"/>
        </w:rPr>
        <w:t>Основные сроки проведения ЕГЭ</w:t>
      </w:r>
      <w:r w:rsidRPr="006E3253">
        <w:rPr>
          <w:bCs/>
          <w:sz w:val="28"/>
          <w:szCs w:val="28"/>
        </w:rPr>
        <w:t xml:space="preserve"> –</w:t>
      </w:r>
      <w:r>
        <w:rPr>
          <w:bCs/>
          <w:sz w:val="28"/>
          <w:szCs w:val="28"/>
        </w:rPr>
        <w:t xml:space="preserve"> </w:t>
      </w:r>
      <w:r w:rsidRPr="006E3253">
        <w:rPr>
          <w:bCs/>
          <w:sz w:val="28"/>
          <w:szCs w:val="28"/>
        </w:rPr>
        <w:t>для всех участников ЕГЭ</w:t>
      </w:r>
      <w:r w:rsidRPr="00DB512F">
        <w:rPr>
          <w:bCs/>
          <w:sz w:val="28"/>
          <w:szCs w:val="28"/>
        </w:rPr>
        <w:t xml:space="preserve"> </w:t>
      </w:r>
      <w:r w:rsidRPr="006E3253">
        <w:rPr>
          <w:bCs/>
          <w:sz w:val="28"/>
          <w:szCs w:val="28"/>
        </w:rPr>
        <w:t>май-июнь.</w:t>
      </w:r>
    </w:p>
    <w:p w:rsidR="006A2AA5" w:rsidRPr="006E3253" w:rsidRDefault="006A2AA5" w:rsidP="00875DA4">
      <w:pPr>
        <w:tabs>
          <w:tab w:val="num" w:pos="-540"/>
        </w:tabs>
        <w:ind w:firstLine="720"/>
        <w:jc w:val="both"/>
        <w:rPr>
          <w:bCs/>
          <w:sz w:val="28"/>
          <w:szCs w:val="28"/>
        </w:rPr>
      </w:pPr>
      <w:r w:rsidRPr="006E3253">
        <w:rPr>
          <w:bCs/>
          <w:sz w:val="28"/>
          <w:szCs w:val="28"/>
        </w:rPr>
        <w:t>Кроме того, в ЕГЭ можно участвовать досрочно в апреле-мае и в дополнительные сроки в июле.</w:t>
      </w:r>
    </w:p>
    <w:p w:rsidR="006A2AA5" w:rsidRPr="006E3253" w:rsidRDefault="006A2AA5" w:rsidP="00875DA4">
      <w:pPr>
        <w:ind w:firstLine="720"/>
        <w:jc w:val="both"/>
        <w:rPr>
          <w:sz w:val="28"/>
          <w:szCs w:val="28"/>
        </w:rPr>
      </w:pPr>
      <w:r w:rsidRPr="006E3253">
        <w:rPr>
          <w:sz w:val="28"/>
          <w:szCs w:val="28"/>
        </w:rPr>
        <w:t xml:space="preserve">Право на </w:t>
      </w:r>
      <w:r w:rsidRPr="006E3253">
        <w:rPr>
          <w:i/>
          <w:sz w:val="28"/>
          <w:szCs w:val="28"/>
        </w:rPr>
        <w:t>досрочную сдачу</w:t>
      </w:r>
      <w:r w:rsidRPr="006E3253">
        <w:rPr>
          <w:sz w:val="28"/>
          <w:szCs w:val="28"/>
        </w:rPr>
        <w:t xml:space="preserve"> выпускных экзаменов в апреле-мае имеют выпускники текущего года:</w:t>
      </w:r>
    </w:p>
    <w:p w:rsidR="006A2AA5" w:rsidRPr="006E3253" w:rsidRDefault="006A2AA5" w:rsidP="00222F3E">
      <w:pPr>
        <w:numPr>
          <w:ilvl w:val="0"/>
          <w:numId w:val="4"/>
        </w:numPr>
        <w:tabs>
          <w:tab w:val="left" w:pos="612"/>
          <w:tab w:val="left" w:pos="1560"/>
        </w:tabs>
        <w:ind w:left="0" w:firstLine="720"/>
        <w:jc w:val="both"/>
        <w:rPr>
          <w:sz w:val="28"/>
          <w:szCs w:val="28"/>
        </w:rPr>
      </w:pPr>
      <w:r w:rsidRPr="006E3253">
        <w:rPr>
          <w:sz w:val="28"/>
          <w:szCs w:val="28"/>
        </w:rPr>
        <w:t>вечерних (сменных) общеобразовательных учреждений, призываемые на военную службу;</w:t>
      </w:r>
    </w:p>
    <w:p w:rsidR="006A2AA5" w:rsidRPr="006E3253" w:rsidRDefault="006A2AA5" w:rsidP="00222F3E">
      <w:pPr>
        <w:numPr>
          <w:ilvl w:val="0"/>
          <w:numId w:val="4"/>
        </w:numPr>
        <w:tabs>
          <w:tab w:val="left" w:pos="612"/>
          <w:tab w:val="left" w:pos="1560"/>
        </w:tabs>
        <w:ind w:left="0" w:firstLine="720"/>
        <w:jc w:val="both"/>
        <w:rPr>
          <w:sz w:val="28"/>
          <w:szCs w:val="28"/>
        </w:rPr>
      </w:pPr>
      <w:r w:rsidRPr="006E3253">
        <w:rPr>
          <w:sz w:val="28"/>
          <w:szCs w:val="28"/>
        </w:rPr>
        <w:t>выезжающие на российские или международные спортивные соревнования, конкурсы, смотры, олимпиады и тренировочные сборы;</w:t>
      </w:r>
    </w:p>
    <w:p w:rsidR="006A2AA5" w:rsidRPr="006E3253" w:rsidRDefault="006A2AA5" w:rsidP="00222F3E">
      <w:pPr>
        <w:numPr>
          <w:ilvl w:val="0"/>
          <w:numId w:val="4"/>
        </w:numPr>
        <w:tabs>
          <w:tab w:val="left" w:pos="612"/>
          <w:tab w:val="left" w:pos="1560"/>
        </w:tabs>
        <w:ind w:left="0" w:firstLine="720"/>
        <w:jc w:val="both"/>
        <w:rPr>
          <w:sz w:val="28"/>
          <w:szCs w:val="28"/>
        </w:rPr>
      </w:pPr>
      <w:r w:rsidRPr="006E3253">
        <w:rPr>
          <w:sz w:val="28"/>
          <w:szCs w:val="28"/>
        </w:rPr>
        <w:t>выезжающие на постоянное место жительства или для продолжения обучения в иностранное государство;</w:t>
      </w:r>
    </w:p>
    <w:p w:rsidR="006A2AA5" w:rsidRPr="006E3253" w:rsidRDefault="006A2AA5" w:rsidP="00222F3E">
      <w:pPr>
        <w:numPr>
          <w:ilvl w:val="0"/>
          <w:numId w:val="4"/>
        </w:numPr>
        <w:tabs>
          <w:tab w:val="left" w:pos="612"/>
        </w:tabs>
        <w:ind w:left="0" w:firstLine="720"/>
        <w:jc w:val="both"/>
        <w:rPr>
          <w:sz w:val="28"/>
          <w:szCs w:val="28"/>
        </w:rPr>
      </w:pPr>
      <w:r w:rsidRPr="006E3253">
        <w:rPr>
          <w:sz w:val="28"/>
          <w:szCs w:val="28"/>
        </w:rPr>
        <w:t xml:space="preserve"> направляемые по медицинским показаниям в лечебно-профилактические и иные учреждения для проведения лечебно-оздоровительных и реабилитационных мероприятий в период проведения государственной (итоговой) аттестации;</w:t>
      </w:r>
    </w:p>
    <w:p w:rsidR="006A2AA5" w:rsidRPr="006E3253" w:rsidRDefault="006A2AA5" w:rsidP="00222F3E">
      <w:pPr>
        <w:numPr>
          <w:ilvl w:val="0"/>
          <w:numId w:val="4"/>
        </w:numPr>
        <w:tabs>
          <w:tab w:val="left" w:pos="612"/>
        </w:tabs>
        <w:ind w:left="0" w:firstLine="720"/>
        <w:jc w:val="both"/>
        <w:rPr>
          <w:b/>
          <w:bCs/>
          <w:sz w:val="28"/>
          <w:szCs w:val="28"/>
          <w:u w:val="single"/>
        </w:rPr>
      </w:pPr>
      <w:r w:rsidRPr="006E3253">
        <w:rPr>
          <w:sz w:val="28"/>
          <w:szCs w:val="28"/>
        </w:rPr>
        <w:t xml:space="preserve"> российских общеобразовательных учреждений, расположенных за пределами территории Российской Федерации, в государствах со сложными климатическими условиями.</w:t>
      </w:r>
    </w:p>
    <w:p w:rsidR="006A2AA5" w:rsidRPr="006E3253" w:rsidRDefault="006A2AA5" w:rsidP="00875DA4">
      <w:pPr>
        <w:ind w:firstLine="720"/>
        <w:jc w:val="both"/>
        <w:rPr>
          <w:bCs/>
          <w:sz w:val="28"/>
          <w:szCs w:val="28"/>
        </w:rPr>
      </w:pPr>
      <w:r w:rsidRPr="006E3253">
        <w:rPr>
          <w:bCs/>
          <w:sz w:val="28"/>
          <w:szCs w:val="28"/>
        </w:rPr>
        <w:tab/>
      </w:r>
      <w:r w:rsidRPr="006E3253">
        <w:rPr>
          <w:sz w:val="28"/>
          <w:szCs w:val="28"/>
        </w:rPr>
        <w:t>Право на сдачу ЕГЭ в</w:t>
      </w:r>
      <w:r w:rsidRPr="006E3253">
        <w:rPr>
          <w:b/>
          <w:sz w:val="28"/>
          <w:szCs w:val="28"/>
        </w:rPr>
        <w:t xml:space="preserve"> </w:t>
      </w:r>
      <w:r w:rsidRPr="006E3253">
        <w:rPr>
          <w:bCs/>
          <w:i/>
          <w:sz w:val="28"/>
          <w:szCs w:val="28"/>
        </w:rPr>
        <w:t>дополнительные сроки</w:t>
      </w:r>
      <w:r w:rsidRPr="006E3253">
        <w:rPr>
          <w:bCs/>
          <w:sz w:val="28"/>
          <w:szCs w:val="28"/>
        </w:rPr>
        <w:t xml:space="preserve"> </w:t>
      </w:r>
      <w:r w:rsidRPr="006E3253">
        <w:rPr>
          <w:bCs/>
          <w:i/>
          <w:sz w:val="28"/>
          <w:szCs w:val="28"/>
        </w:rPr>
        <w:t>в июле</w:t>
      </w:r>
      <w:r w:rsidRPr="006E3253">
        <w:rPr>
          <w:sz w:val="28"/>
          <w:szCs w:val="28"/>
        </w:rPr>
        <w:t xml:space="preserve"> имеют следующие участники ЕГЭ:</w:t>
      </w:r>
    </w:p>
    <w:p w:rsidR="006A2AA5" w:rsidRPr="006E3253" w:rsidRDefault="006A2AA5" w:rsidP="00222F3E">
      <w:pPr>
        <w:numPr>
          <w:ilvl w:val="0"/>
          <w:numId w:val="5"/>
        </w:numPr>
        <w:ind w:left="0" w:firstLine="720"/>
        <w:jc w:val="both"/>
        <w:rPr>
          <w:bCs/>
          <w:sz w:val="28"/>
          <w:szCs w:val="28"/>
        </w:rPr>
      </w:pPr>
      <w:r w:rsidRPr="006E3253">
        <w:rPr>
          <w:bCs/>
          <w:sz w:val="28"/>
          <w:szCs w:val="28"/>
        </w:rPr>
        <w:t>выпускники прошлых лет;</w:t>
      </w:r>
    </w:p>
    <w:p w:rsidR="006A2AA5" w:rsidRPr="006E3253" w:rsidRDefault="006A2AA5" w:rsidP="00222F3E">
      <w:pPr>
        <w:numPr>
          <w:ilvl w:val="0"/>
          <w:numId w:val="5"/>
        </w:numPr>
        <w:ind w:left="0" w:firstLine="720"/>
        <w:jc w:val="both"/>
        <w:rPr>
          <w:bCs/>
          <w:sz w:val="28"/>
          <w:szCs w:val="28"/>
        </w:rPr>
      </w:pPr>
      <w:r w:rsidRPr="006E3253">
        <w:rPr>
          <w:bCs/>
          <w:sz w:val="28"/>
          <w:szCs w:val="28"/>
        </w:rPr>
        <w:t xml:space="preserve">выпускники </w:t>
      </w:r>
      <w:r>
        <w:rPr>
          <w:bCs/>
          <w:sz w:val="28"/>
          <w:szCs w:val="28"/>
        </w:rPr>
        <w:t>ОУ</w:t>
      </w:r>
      <w:r w:rsidRPr="006E3253">
        <w:rPr>
          <w:bCs/>
          <w:sz w:val="28"/>
          <w:szCs w:val="28"/>
        </w:rPr>
        <w:t xml:space="preserve"> начального профессионального и среднего профессионального образования;</w:t>
      </w:r>
    </w:p>
    <w:p w:rsidR="006A2AA5" w:rsidRPr="006E3253" w:rsidRDefault="006A2AA5" w:rsidP="00222F3E">
      <w:pPr>
        <w:numPr>
          <w:ilvl w:val="0"/>
          <w:numId w:val="5"/>
        </w:numPr>
        <w:ind w:left="0" w:firstLine="720"/>
        <w:jc w:val="both"/>
        <w:rPr>
          <w:bCs/>
          <w:sz w:val="28"/>
          <w:szCs w:val="28"/>
        </w:rPr>
      </w:pPr>
      <w:r w:rsidRPr="006E3253">
        <w:rPr>
          <w:bCs/>
          <w:sz w:val="28"/>
          <w:szCs w:val="28"/>
        </w:rPr>
        <w:t xml:space="preserve">граждане, имеющие среднее (полное) общее образование, полученное в </w:t>
      </w:r>
      <w:r>
        <w:rPr>
          <w:bCs/>
          <w:sz w:val="28"/>
          <w:szCs w:val="28"/>
        </w:rPr>
        <w:t>ОУ</w:t>
      </w:r>
      <w:r w:rsidRPr="006E3253">
        <w:rPr>
          <w:bCs/>
          <w:sz w:val="28"/>
          <w:szCs w:val="28"/>
        </w:rPr>
        <w:t xml:space="preserve"> иностранных государств, не имевшие возможности участвовать в ЕГЭ в основные сроки;</w:t>
      </w:r>
    </w:p>
    <w:p w:rsidR="006A2AA5" w:rsidRPr="006E3253" w:rsidRDefault="006A2AA5" w:rsidP="00222F3E">
      <w:pPr>
        <w:numPr>
          <w:ilvl w:val="0"/>
          <w:numId w:val="5"/>
        </w:numPr>
        <w:ind w:left="0" w:firstLine="720"/>
        <w:jc w:val="both"/>
        <w:rPr>
          <w:bCs/>
          <w:sz w:val="28"/>
          <w:szCs w:val="28"/>
        </w:rPr>
      </w:pPr>
      <w:r w:rsidRPr="006E3253">
        <w:rPr>
          <w:bCs/>
          <w:sz w:val="28"/>
          <w:szCs w:val="28"/>
        </w:rPr>
        <w:t>участники ЕГЭ, не сдававшие ЕГЭ в основные сроки по уважительным причинам (болезнь, семейные или иные обстоятельства)</w:t>
      </w:r>
      <w:r>
        <w:rPr>
          <w:bCs/>
          <w:sz w:val="28"/>
          <w:szCs w:val="28"/>
        </w:rPr>
        <w:t>, подтвержденным документально</w:t>
      </w:r>
      <w:r w:rsidRPr="006E3253">
        <w:rPr>
          <w:bCs/>
          <w:sz w:val="28"/>
          <w:szCs w:val="28"/>
        </w:rPr>
        <w:t>.</w:t>
      </w:r>
    </w:p>
    <w:p w:rsidR="006A2AA5" w:rsidRPr="006E3253" w:rsidRDefault="006A2AA5" w:rsidP="00875DA4">
      <w:pPr>
        <w:tabs>
          <w:tab w:val="num" w:pos="-540"/>
        </w:tabs>
        <w:ind w:firstLine="720"/>
        <w:jc w:val="both"/>
        <w:rPr>
          <w:bCs/>
          <w:sz w:val="28"/>
          <w:szCs w:val="28"/>
        </w:rPr>
      </w:pPr>
    </w:p>
    <w:p w:rsidR="006A2AA5" w:rsidRPr="006E3253" w:rsidRDefault="006A2AA5" w:rsidP="00875DA4">
      <w:pPr>
        <w:tabs>
          <w:tab w:val="num" w:pos="-540"/>
        </w:tabs>
        <w:ind w:firstLine="720"/>
        <w:jc w:val="center"/>
        <w:rPr>
          <w:b/>
          <w:bCs/>
          <w:sz w:val="28"/>
          <w:szCs w:val="28"/>
        </w:rPr>
      </w:pPr>
      <w:r w:rsidRPr="006E3253">
        <w:rPr>
          <w:b/>
          <w:bCs/>
          <w:sz w:val="28"/>
          <w:szCs w:val="28"/>
        </w:rPr>
        <w:t>5. РЕГИСТРАЦИЯ УЧАСТНИКОВ ЕГЭ</w:t>
      </w:r>
    </w:p>
    <w:p w:rsidR="006A2AA5" w:rsidRPr="006E3253" w:rsidRDefault="006A2AA5" w:rsidP="00875DA4">
      <w:pPr>
        <w:tabs>
          <w:tab w:val="num" w:pos="-540"/>
        </w:tabs>
        <w:ind w:firstLine="720"/>
        <w:jc w:val="both"/>
        <w:rPr>
          <w:b/>
          <w:bCs/>
          <w:sz w:val="28"/>
          <w:szCs w:val="28"/>
          <w:u w:val="single"/>
        </w:rPr>
      </w:pPr>
      <w:r>
        <w:rPr>
          <w:noProof/>
        </w:rPr>
        <w:pict>
          <v:shape id="Рисунок 219" o:spid="_x0000_s1038" type="#_x0000_t75" alt="прием заявлений" style="position:absolute;left:0;text-align:left;margin-left:10.65pt;margin-top:4.15pt;width:157.8pt;height:180pt;z-index:-251663360;visibility:visible" wrapcoords="-103 0 -103 21510 21600 21510 21600 0 -103 0">
            <v:imagedata r:id="rId24" o:title=""/>
            <w10:wrap type="tight"/>
          </v:shape>
        </w:pict>
      </w:r>
    </w:p>
    <w:p w:rsidR="006A2AA5" w:rsidRPr="006E3253" w:rsidRDefault="006A2AA5" w:rsidP="00875DA4">
      <w:pPr>
        <w:ind w:firstLine="720"/>
        <w:jc w:val="both"/>
        <w:rPr>
          <w:bCs/>
          <w:sz w:val="28"/>
          <w:szCs w:val="28"/>
        </w:rPr>
      </w:pPr>
      <w:r w:rsidRPr="006E3253">
        <w:rPr>
          <w:bCs/>
          <w:sz w:val="28"/>
          <w:szCs w:val="28"/>
        </w:rPr>
        <w:t>Для участия в ЕГЭ необходимо пройти регистрацию – подать заявление с перечнем конкретных предметов для сдачи ЕГЭ.</w:t>
      </w:r>
    </w:p>
    <w:p w:rsidR="006A2AA5" w:rsidRPr="006E3253" w:rsidRDefault="006A2AA5" w:rsidP="00875DA4">
      <w:pPr>
        <w:ind w:firstLine="720"/>
        <w:jc w:val="both"/>
        <w:rPr>
          <w:bCs/>
          <w:sz w:val="28"/>
          <w:szCs w:val="28"/>
        </w:rPr>
      </w:pPr>
      <w:r w:rsidRPr="006E3253">
        <w:rPr>
          <w:bCs/>
          <w:sz w:val="28"/>
          <w:szCs w:val="28"/>
        </w:rPr>
        <w:t>Информация о местах регистрации на сдачу ЕГЭ размещается на сайтах департамента образования и науки Краснодарского края и Центра оценки качества образования, а также в средствах массовой</w:t>
      </w:r>
      <w:r>
        <w:rPr>
          <w:bCs/>
          <w:sz w:val="28"/>
          <w:szCs w:val="28"/>
        </w:rPr>
        <w:t xml:space="preserve"> информации</w:t>
      </w:r>
      <w:r w:rsidRPr="006E3253">
        <w:rPr>
          <w:bCs/>
          <w:sz w:val="28"/>
          <w:szCs w:val="28"/>
        </w:rPr>
        <w:t xml:space="preserve"> не позднее 31 декабря текущего года.</w:t>
      </w:r>
    </w:p>
    <w:p w:rsidR="006A2AA5" w:rsidRPr="006E3253" w:rsidRDefault="006A2AA5" w:rsidP="00875DA4">
      <w:pPr>
        <w:ind w:firstLine="720"/>
        <w:jc w:val="both"/>
        <w:rPr>
          <w:bCs/>
          <w:sz w:val="28"/>
          <w:szCs w:val="28"/>
        </w:rPr>
      </w:pPr>
      <w:r w:rsidRPr="006E3253">
        <w:rPr>
          <w:bCs/>
          <w:sz w:val="28"/>
          <w:szCs w:val="28"/>
        </w:rPr>
        <w:t>Заявление на участие в ЕГЭ в основные сроки (май-июнь) и досрочно (апрель-май) необходимо подать</w:t>
      </w:r>
      <w:r w:rsidRPr="006E3253">
        <w:rPr>
          <w:b/>
          <w:bCs/>
          <w:sz w:val="28"/>
          <w:szCs w:val="28"/>
        </w:rPr>
        <w:t xml:space="preserve"> </w:t>
      </w:r>
      <w:r w:rsidRPr="006E3253">
        <w:rPr>
          <w:b/>
          <w:bCs/>
          <w:i/>
          <w:sz w:val="28"/>
          <w:szCs w:val="28"/>
        </w:rPr>
        <w:t>не позднее 1 марта</w:t>
      </w:r>
      <w:r w:rsidRPr="006E3253">
        <w:rPr>
          <w:bCs/>
          <w:sz w:val="28"/>
          <w:szCs w:val="28"/>
        </w:rPr>
        <w:t>:</w:t>
      </w:r>
    </w:p>
    <w:p w:rsidR="006A2AA5" w:rsidRPr="006E3253" w:rsidRDefault="006A2AA5" w:rsidP="00875DA4">
      <w:pPr>
        <w:ind w:firstLine="720"/>
        <w:jc w:val="both"/>
        <w:rPr>
          <w:bCs/>
          <w:sz w:val="28"/>
          <w:szCs w:val="28"/>
        </w:rPr>
      </w:pPr>
      <w:r w:rsidRPr="006E3253">
        <w:rPr>
          <w:bCs/>
          <w:sz w:val="28"/>
          <w:szCs w:val="28"/>
        </w:rPr>
        <w:t xml:space="preserve">- выпускникам текущего года в администрацию своего </w:t>
      </w:r>
      <w:r>
        <w:rPr>
          <w:bCs/>
          <w:sz w:val="28"/>
          <w:szCs w:val="28"/>
        </w:rPr>
        <w:t>обще</w:t>
      </w:r>
      <w:r w:rsidRPr="006E3253">
        <w:rPr>
          <w:bCs/>
          <w:sz w:val="28"/>
          <w:szCs w:val="28"/>
        </w:rPr>
        <w:t>образовательного учреждения;</w:t>
      </w:r>
    </w:p>
    <w:p w:rsidR="006A2AA5" w:rsidRPr="006E3253" w:rsidRDefault="006A2AA5" w:rsidP="00875DA4">
      <w:pPr>
        <w:ind w:firstLine="720"/>
        <w:jc w:val="both"/>
        <w:rPr>
          <w:bCs/>
          <w:sz w:val="28"/>
          <w:szCs w:val="28"/>
        </w:rPr>
      </w:pPr>
      <w:r w:rsidRPr="006E3253">
        <w:rPr>
          <w:bCs/>
          <w:sz w:val="28"/>
          <w:szCs w:val="28"/>
        </w:rPr>
        <w:t xml:space="preserve">- выпускникам прошлых лет и выпускникам </w:t>
      </w:r>
      <w:r>
        <w:rPr>
          <w:bCs/>
          <w:sz w:val="28"/>
          <w:szCs w:val="28"/>
        </w:rPr>
        <w:t>ОУ начального и среднего профессионального образования</w:t>
      </w:r>
      <w:r w:rsidRPr="006E3253">
        <w:rPr>
          <w:bCs/>
          <w:sz w:val="28"/>
          <w:szCs w:val="28"/>
        </w:rPr>
        <w:t xml:space="preserve"> в муниципаль</w:t>
      </w:r>
      <w:r>
        <w:rPr>
          <w:bCs/>
          <w:sz w:val="28"/>
          <w:szCs w:val="28"/>
        </w:rPr>
        <w:t>ные органы управления образованием</w:t>
      </w:r>
      <w:r w:rsidRPr="006E3253">
        <w:rPr>
          <w:bCs/>
          <w:sz w:val="28"/>
          <w:szCs w:val="28"/>
        </w:rPr>
        <w:t>.</w:t>
      </w:r>
    </w:p>
    <w:p w:rsidR="006A2AA5" w:rsidRPr="006E3253" w:rsidRDefault="006A2AA5" w:rsidP="00875DA4">
      <w:pPr>
        <w:ind w:firstLine="720"/>
        <w:jc w:val="both"/>
        <w:rPr>
          <w:bCs/>
          <w:sz w:val="28"/>
          <w:szCs w:val="28"/>
        </w:rPr>
      </w:pPr>
      <w:r w:rsidRPr="006E3253">
        <w:rPr>
          <w:bCs/>
          <w:sz w:val="28"/>
          <w:szCs w:val="28"/>
        </w:rPr>
        <w:t xml:space="preserve">Заявление на участие в ЕГЭ в дополнительные сроки (июль) необходимо подать </w:t>
      </w:r>
      <w:r w:rsidRPr="006E3253">
        <w:rPr>
          <w:b/>
          <w:bCs/>
          <w:i/>
          <w:sz w:val="28"/>
          <w:szCs w:val="28"/>
        </w:rPr>
        <w:t>не позднее 5 июля</w:t>
      </w:r>
      <w:r w:rsidRPr="006E3253">
        <w:rPr>
          <w:bCs/>
          <w:sz w:val="28"/>
          <w:szCs w:val="28"/>
        </w:rPr>
        <w:t xml:space="preserve"> в муниципальные органы управления образования.</w:t>
      </w:r>
    </w:p>
    <w:p w:rsidR="006A2AA5" w:rsidRPr="006E3253" w:rsidRDefault="006A2AA5" w:rsidP="00875DA4">
      <w:pPr>
        <w:tabs>
          <w:tab w:val="left" w:pos="720"/>
        </w:tabs>
        <w:ind w:firstLine="720"/>
        <w:jc w:val="both"/>
        <w:rPr>
          <w:b/>
          <w:sz w:val="28"/>
          <w:szCs w:val="28"/>
        </w:rPr>
      </w:pPr>
      <w:r w:rsidRPr="006E3253">
        <w:rPr>
          <w:rStyle w:val="Strong"/>
          <w:bCs/>
          <w:sz w:val="28"/>
          <w:szCs w:val="28"/>
        </w:rPr>
        <w:tab/>
      </w:r>
      <w:r w:rsidRPr="006E3253">
        <w:rPr>
          <w:b/>
          <w:sz w:val="28"/>
          <w:szCs w:val="28"/>
        </w:rPr>
        <w:tab/>
      </w:r>
    </w:p>
    <w:p w:rsidR="006A2AA5" w:rsidRPr="006E3253" w:rsidRDefault="006A2AA5" w:rsidP="00875DA4">
      <w:pPr>
        <w:widowControl w:val="0"/>
        <w:autoSpaceDE w:val="0"/>
        <w:autoSpaceDN w:val="0"/>
        <w:adjustRightInd w:val="0"/>
        <w:ind w:firstLine="720"/>
        <w:jc w:val="center"/>
        <w:rPr>
          <w:b/>
          <w:sz w:val="28"/>
          <w:szCs w:val="28"/>
        </w:rPr>
      </w:pPr>
      <w:r w:rsidRPr="006E3253">
        <w:rPr>
          <w:b/>
          <w:sz w:val="28"/>
          <w:szCs w:val="28"/>
        </w:rPr>
        <w:t>6. ДОКУМЕНТЫ, УДОСТОВЕРЯЮЩИЕ ЛИЧНОСТЬ</w:t>
      </w:r>
      <w:r w:rsidRPr="006E3253">
        <w:rPr>
          <w:sz w:val="28"/>
          <w:szCs w:val="28"/>
        </w:rPr>
        <w:t xml:space="preserve"> </w:t>
      </w:r>
    </w:p>
    <w:p w:rsidR="006A2AA5" w:rsidRPr="006E3253" w:rsidRDefault="006A2AA5" w:rsidP="00875DA4">
      <w:pPr>
        <w:widowControl w:val="0"/>
        <w:autoSpaceDE w:val="0"/>
        <w:autoSpaceDN w:val="0"/>
        <w:adjustRightInd w:val="0"/>
        <w:ind w:firstLine="720"/>
        <w:rPr>
          <w:sz w:val="28"/>
          <w:szCs w:val="28"/>
        </w:rPr>
      </w:pPr>
    </w:p>
    <w:p w:rsidR="006A2AA5" w:rsidRPr="006E3253" w:rsidRDefault="006A2AA5" w:rsidP="00875DA4">
      <w:pPr>
        <w:widowControl w:val="0"/>
        <w:autoSpaceDE w:val="0"/>
        <w:autoSpaceDN w:val="0"/>
        <w:adjustRightInd w:val="0"/>
        <w:ind w:firstLine="720"/>
        <w:jc w:val="both"/>
        <w:rPr>
          <w:b/>
          <w:i/>
          <w:sz w:val="28"/>
          <w:szCs w:val="28"/>
        </w:rPr>
      </w:pPr>
      <w:r w:rsidRPr="006E3253">
        <w:rPr>
          <w:b/>
          <w:i/>
          <w:sz w:val="28"/>
          <w:szCs w:val="28"/>
        </w:rPr>
        <w:t>Допуск в пункт проведения ЕГЭ участников ЕГЭ и лиц, имеющих право находиться в пункте проведения ЕГЭ, осуществляется при наличии документов, удостоверяющих личность.</w:t>
      </w:r>
    </w:p>
    <w:p w:rsidR="006A2AA5" w:rsidRPr="006E3253" w:rsidRDefault="006A2AA5" w:rsidP="00875DA4">
      <w:pPr>
        <w:widowControl w:val="0"/>
        <w:autoSpaceDE w:val="0"/>
        <w:autoSpaceDN w:val="0"/>
        <w:adjustRightInd w:val="0"/>
        <w:ind w:firstLine="720"/>
        <w:jc w:val="center"/>
        <w:rPr>
          <w:i/>
          <w:sz w:val="28"/>
          <w:szCs w:val="28"/>
        </w:rPr>
      </w:pPr>
      <w:r>
        <w:rPr>
          <w:noProof/>
        </w:rPr>
        <w:pict>
          <v:shape id="Рисунок 200" o:spid="_x0000_s1039" type="#_x0000_t75" alt="1320663976_pasport" style="position:absolute;left:0;text-align:left;margin-left:9.15pt;margin-top:27.9pt;width:189pt;height:162pt;z-index:-251669504;visibility:visible" wrapcoords="-86 0 -86 21500 21600 21500 21600 0 -86 0">
            <v:imagedata r:id="rId25" o:title=""/>
            <w10:wrap type="tight"/>
          </v:shape>
        </w:pict>
      </w:r>
      <w:r w:rsidRPr="006E3253">
        <w:rPr>
          <w:i/>
          <w:sz w:val="28"/>
          <w:szCs w:val="28"/>
        </w:rPr>
        <w:t>К документам, удостоверяющим личность, относятся:</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 xml:space="preserve"> паспорт гражданина РФ;</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дипломатический паспорт;</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служебный паспорт;</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паспорт моряка (удостоверение личности моряка);</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военный билет или временное удостоверение личности военнослужащего;</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паспорт иностранного гражданина;</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заграничный паспорт действующего образца с записью о принадлежности к гражданству Российской Федерации;</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временное удостоверение личности гражданина Российской Федерации, выдаваемое на период оформления паспорта (справка органов внутренних дел Российской Федерации);</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Pr>
          <w:noProof/>
        </w:rPr>
        <w:pict>
          <v:group id="_x0000_s1040" editas="canvas" style="position:absolute;left:0;text-align:left;margin-left:0;margin-top:139.5pt;width:153pt;height:10.7pt;z-index:251660288" coordorigin="2281,5255" coordsize="2400,166">
            <o:lock v:ext="edit" aspectratio="t"/>
            <v:shape id="_x0000_s1041" type="#_x0000_t75" style="position:absolute;left:2281;top:5255;width:2400;height:166" o:preferrelative="f">
              <v:fill o:detectmouseclick="t"/>
              <v:path o:extrusionok="t" o:connecttype="none"/>
              <o:lock v:ext="edit" text="t"/>
            </v:shape>
          </v:group>
        </w:pict>
      </w:r>
      <w:r w:rsidRPr="006E3253">
        <w:rPr>
          <w:sz w:val="28"/>
          <w:szCs w:val="28"/>
        </w:rPr>
        <w:t>свидетельство о признании гражданина беженцем (удостоверение беженца);</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разрешение на временное проживание;</w:t>
      </w:r>
    </w:p>
    <w:p w:rsidR="006A2AA5" w:rsidRPr="006E3253" w:rsidRDefault="006A2AA5" w:rsidP="00222F3E">
      <w:pPr>
        <w:widowControl w:val="0"/>
        <w:numPr>
          <w:ilvl w:val="0"/>
          <w:numId w:val="6"/>
        </w:numPr>
        <w:autoSpaceDE w:val="0"/>
        <w:autoSpaceDN w:val="0"/>
        <w:adjustRightInd w:val="0"/>
        <w:ind w:left="0" w:firstLine="720"/>
        <w:jc w:val="both"/>
        <w:rPr>
          <w:sz w:val="28"/>
          <w:szCs w:val="28"/>
        </w:rPr>
      </w:pPr>
      <w:r w:rsidRPr="006E3253">
        <w:rPr>
          <w:sz w:val="28"/>
          <w:szCs w:val="28"/>
        </w:rPr>
        <w:t>вид на жительство.</w:t>
      </w:r>
    </w:p>
    <w:p w:rsidR="006A2AA5" w:rsidRPr="006E3253" w:rsidRDefault="006A2AA5" w:rsidP="00875DA4">
      <w:pPr>
        <w:widowControl w:val="0"/>
        <w:autoSpaceDE w:val="0"/>
        <w:autoSpaceDN w:val="0"/>
        <w:adjustRightInd w:val="0"/>
        <w:ind w:firstLine="720"/>
        <w:jc w:val="both"/>
        <w:rPr>
          <w:bCs/>
          <w:sz w:val="28"/>
          <w:szCs w:val="28"/>
        </w:rPr>
      </w:pPr>
      <w:r w:rsidRPr="006E3253">
        <w:rPr>
          <w:sz w:val="28"/>
          <w:szCs w:val="28"/>
        </w:rPr>
        <w:tab/>
        <w:t>Свидетельство о рождении не является документом, удостоверяющим личность.</w:t>
      </w:r>
      <w:r w:rsidRPr="006E3253">
        <w:rPr>
          <w:bCs/>
          <w:sz w:val="28"/>
          <w:szCs w:val="28"/>
        </w:rPr>
        <w:t xml:space="preserve"> </w:t>
      </w:r>
    </w:p>
    <w:p w:rsidR="006A2AA5" w:rsidRPr="006E3253" w:rsidRDefault="006A2AA5" w:rsidP="00875DA4">
      <w:pPr>
        <w:widowControl w:val="0"/>
        <w:autoSpaceDE w:val="0"/>
        <w:autoSpaceDN w:val="0"/>
        <w:adjustRightInd w:val="0"/>
        <w:ind w:firstLine="720"/>
        <w:jc w:val="both"/>
        <w:rPr>
          <w:b/>
          <w:i/>
          <w:sz w:val="28"/>
          <w:szCs w:val="28"/>
        </w:rPr>
      </w:pPr>
      <w:r>
        <w:rPr>
          <w:noProof/>
        </w:rPr>
        <w:pict>
          <v:shape id="Рисунок 238" o:spid="_x0000_s1042" type="#_x0000_t75" alt="ппэ" style="position:absolute;left:0;text-align:left;margin-left:-9.4pt;margin-top:5.7pt;width:182.7pt;height:156pt;z-index:-251650048;visibility:visible" wrapcoords="-89 0 -89 21496 21600 21496 21600 0 -89 0">
            <v:imagedata r:id="rId26" o:title="" croptop="17431f" cropleft="11398f" cropright="8548f"/>
            <w10:wrap type="tight"/>
          </v:shape>
        </w:pict>
      </w:r>
      <w:r w:rsidRPr="006E3253">
        <w:rPr>
          <w:b/>
          <w:bCs/>
          <w:i/>
          <w:sz w:val="28"/>
          <w:szCs w:val="28"/>
        </w:rPr>
        <w:t>При</w:t>
      </w:r>
      <w:r w:rsidRPr="006E3253">
        <w:rPr>
          <w:b/>
          <w:i/>
          <w:sz w:val="28"/>
          <w:szCs w:val="28"/>
        </w:rPr>
        <w:t xml:space="preserve"> отсутствии документа, удостоверяющего личность, выпускника допускают в ППЭ по протоколу идентификации личности, поступающего – не допускают в ППЭ.</w:t>
      </w:r>
    </w:p>
    <w:p w:rsidR="006A2AA5" w:rsidRPr="006E3253" w:rsidRDefault="006A2AA5" w:rsidP="00875DA4">
      <w:pPr>
        <w:widowControl w:val="0"/>
        <w:autoSpaceDE w:val="0"/>
        <w:autoSpaceDN w:val="0"/>
        <w:adjustRightInd w:val="0"/>
        <w:ind w:firstLine="720"/>
        <w:jc w:val="center"/>
        <w:rPr>
          <w:b/>
          <w:sz w:val="36"/>
          <w:szCs w:val="36"/>
        </w:rPr>
      </w:pPr>
    </w:p>
    <w:p w:rsidR="006A2AA5" w:rsidRDefault="006A2AA5" w:rsidP="00875DA4">
      <w:pPr>
        <w:widowControl w:val="0"/>
        <w:autoSpaceDE w:val="0"/>
        <w:autoSpaceDN w:val="0"/>
        <w:adjustRightInd w:val="0"/>
        <w:ind w:firstLine="720"/>
        <w:jc w:val="center"/>
        <w:rPr>
          <w:b/>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Pr="006E3253" w:rsidRDefault="006A2AA5" w:rsidP="00875DA4">
      <w:pPr>
        <w:widowControl w:val="0"/>
        <w:autoSpaceDE w:val="0"/>
        <w:autoSpaceDN w:val="0"/>
        <w:adjustRightInd w:val="0"/>
        <w:ind w:firstLine="720"/>
        <w:jc w:val="center"/>
        <w:rPr>
          <w:b/>
          <w:sz w:val="28"/>
          <w:szCs w:val="28"/>
        </w:rPr>
      </w:pPr>
      <w:r w:rsidRPr="006E3253">
        <w:rPr>
          <w:b/>
          <w:sz w:val="28"/>
          <w:szCs w:val="28"/>
        </w:rPr>
        <w:t>7. ПУНКТ ПРОВЕДЕНИЯ ЕГЭ</w:t>
      </w:r>
    </w:p>
    <w:p w:rsidR="006A2AA5" w:rsidRPr="006E3253" w:rsidRDefault="006A2AA5" w:rsidP="00875DA4">
      <w:pPr>
        <w:widowControl w:val="0"/>
        <w:autoSpaceDE w:val="0"/>
        <w:autoSpaceDN w:val="0"/>
        <w:adjustRightInd w:val="0"/>
        <w:ind w:firstLine="720"/>
        <w:jc w:val="both"/>
        <w:rPr>
          <w:b/>
          <w:sz w:val="28"/>
          <w:szCs w:val="28"/>
          <w:u w:val="single"/>
        </w:rPr>
      </w:pP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xml:space="preserve">ЕГЭ проводится в ППЭ, которые располагаются в помещениях </w:t>
      </w:r>
      <w:r>
        <w:rPr>
          <w:sz w:val="28"/>
          <w:szCs w:val="28"/>
        </w:rPr>
        <w:t>ОУ</w:t>
      </w:r>
      <w:r w:rsidRPr="006E3253">
        <w:rPr>
          <w:sz w:val="28"/>
          <w:szCs w:val="28"/>
        </w:rPr>
        <w:t xml:space="preserve">. </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ab/>
        <w:t>В ППЭ должны быть соблюдены санитарно-эпидемиологические правила и гигиенические требования, а также требования противопожарной и антитеррористической безопасности, предъявляемые к помещениям, предназначенным для использования большим количеством обучающихся.</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В ППЭ должны отсутствовать внешние воздействия, негативно влияющие на проведение ЕГЭ (строительный или транспортный шум, запах краски, загазованность или задымленность воздуха, отключение электроэнергии и т.п.).</w:t>
      </w:r>
    </w:p>
    <w:p w:rsidR="006A2AA5" w:rsidRPr="006E3253" w:rsidRDefault="006A2AA5" w:rsidP="00875DA4">
      <w:pPr>
        <w:widowControl w:val="0"/>
        <w:autoSpaceDE w:val="0"/>
        <w:autoSpaceDN w:val="0"/>
        <w:adjustRightInd w:val="0"/>
        <w:ind w:firstLine="720"/>
        <w:jc w:val="both"/>
        <w:rPr>
          <w:b/>
          <w:i/>
          <w:sz w:val="28"/>
          <w:szCs w:val="28"/>
          <w:u w:val="single"/>
        </w:rPr>
      </w:pPr>
      <w:r>
        <w:rPr>
          <w:sz w:val="28"/>
          <w:szCs w:val="28"/>
        </w:rPr>
        <w:t>ППЭ</w:t>
      </w:r>
      <w:r w:rsidRPr="006E3253">
        <w:rPr>
          <w:sz w:val="28"/>
          <w:szCs w:val="28"/>
        </w:rPr>
        <w:t xml:space="preserve"> состо</w:t>
      </w:r>
      <w:r>
        <w:rPr>
          <w:sz w:val="28"/>
          <w:szCs w:val="28"/>
        </w:rPr>
        <w:t>ит</w:t>
      </w:r>
      <w:r w:rsidRPr="006E3253">
        <w:rPr>
          <w:sz w:val="28"/>
          <w:szCs w:val="28"/>
        </w:rPr>
        <w:t xml:space="preserve"> из двух частей:</w:t>
      </w:r>
      <w:r w:rsidRPr="006E3253">
        <w:rPr>
          <w:b/>
          <w:i/>
          <w:sz w:val="28"/>
          <w:szCs w:val="28"/>
        </w:rPr>
        <w:t xml:space="preserve"> основной</w:t>
      </w:r>
      <w:r w:rsidRPr="006E3253">
        <w:rPr>
          <w:sz w:val="28"/>
          <w:szCs w:val="28"/>
        </w:rPr>
        <w:t xml:space="preserve"> и </w:t>
      </w:r>
      <w:r w:rsidRPr="006E3253">
        <w:rPr>
          <w:b/>
          <w:i/>
          <w:sz w:val="28"/>
          <w:szCs w:val="28"/>
        </w:rPr>
        <w:t>вспомогательной.</w:t>
      </w:r>
    </w:p>
    <w:p w:rsidR="006A2AA5" w:rsidRPr="006E3253" w:rsidRDefault="006A2AA5" w:rsidP="00875DA4">
      <w:pPr>
        <w:autoSpaceDE w:val="0"/>
        <w:autoSpaceDN w:val="0"/>
        <w:adjustRightInd w:val="0"/>
        <w:ind w:firstLine="720"/>
        <w:jc w:val="both"/>
        <w:rPr>
          <w:bCs/>
          <w:sz w:val="28"/>
          <w:szCs w:val="28"/>
        </w:rPr>
      </w:pPr>
      <w:r w:rsidRPr="006E3253">
        <w:rPr>
          <w:b/>
          <w:bCs/>
          <w:i/>
          <w:sz w:val="28"/>
          <w:szCs w:val="28"/>
        </w:rPr>
        <w:t>В основной части</w:t>
      </w:r>
      <w:r w:rsidRPr="006E3253">
        <w:rPr>
          <w:bCs/>
          <w:sz w:val="28"/>
          <w:szCs w:val="28"/>
        </w:rPr>
        <w:t xml:space="preserve"> ППЭ располагаются экзаменационные аудитории, а также помещения для руководителя ППЭ, оператора ППЭ, медицинского работника, для личных вещей и инструктажа организаторов ППЭ.</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 xml:space="preserve">Помещение для руководителя ППЭ должно быть оборудовано оргтехникой (компьютер и принтеры), средством связи (стационарный телефон), сейфом. </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В помещении для руководителя может быть отведено рабочее место для оператора.</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В помещении для проведения инструктажа с организаторами ЕГЭ могут храниться их личные вещи, за исключением мобильных телефонов.</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Помещение для инструктажа может совмещаться с помещением для руководителя только в исключительных случаях.</w:t>
      </w:r>
    </w:p>
    <w:p w:rsidR="006A2AA5" w:rsidRPr="006E3253" w:rsidRDefault="006A2AA5" w:rsidP="00875DA4">
      <w:pPr>
        <w:autoSpaceDE w:val="0"/>
        <w:autoSpaceDN w:val="0"/>
        <w:adjustRightInd w:val="0"/>
        <w:ind w:firstLine="720"/>
        <w:jc w:val="both"/>
        <w:rPr>
          <w:bCs/>
          <w:sz w:val="28"/>
          <w:szCs w:val="28"/>
        </w:rPr>
      </w:pPr>
      <w:r w:rsidRPr="006E3253">
        <w:rPr>
          <w:b/>
          <w:bCs/>
          <w:i/>
          <w:sz w:val="28"/>
          <w:szCs w:val="28"/>
        </w:rPr>
        <w:t>Во вспомогательной части</w:t>
      </w:r>
      <w:r w:rsidRPr="006E3253">
        <w:rPr>
          <w:bCs/>
          <w:sz w:val="28"/>
          <w:szCs w:val="28"/>
        </w:rPr>
        <w:t xml:space="preserve"> ППЭ располагаются пункт охраны правопорядка, помещения для руководителя учреждения, на территории которого находится ППЭ, уполномоченных представителей ОУ, других лиц, которые не могут находиться в основной части ППЭ.</w:t>
      </w:r>
    </w:p>
    <w:p w:rsidR="006A2AA5" w:rsidRPr="006E3253" w:rsidRDefault="006A2AA5" w:rsidP="00875DA4">
      <w:pPr>
        <w:autoSpaceDE w:val="0"/>
        <w:autoSpaceDN w:val="0"/>
        <w:adjustRightInd w:val="0"/>
        <w:ind w:firstLine="720"/>
        <w:jc w:val="both"/>
        <w:rPr>
          <w:b/>
          <w:bCs/>
          <w:i/>
          <w:sz w:val="28"/>
          <w:szCs w:val="28"/>
        </w:rPr>
      </w:pPr>
      <w:r w:rsidRPr="006E3253">
        <w:rPr>
          <w:b/>
          <w:i/>
          <w:sz w:val="28"/>
          <w:szCs w:val="28"/>
        </w:rPr>
        <w:t>Основная и вспомогательная части ППЭ должны быть изолированы друг от друга (</w:t>
      </w:r>
      <w:r w:rsidRPr="006E3253">
        <w:rPr>
          <w:sz w:val="28"/>
          <w:szCs w:val="28"/>
        </w:rPr>
        <w:t>столы, лента с опознавательными табличками и пр.).</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В здании должен быть только один контролируемый вход, другие должны быть опечатаны. Двери помещений, не используемых для проведения ЕГЭ, должны быть опечатаны (скотч не допустим). Двери помещений, используемых для проведения ЕГЭ, должны быть обеспечены опознавательными табличками.</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Экзаменационные аудитории должны быть равномерно и оптимально расположены на этажах ППЭ.</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 xml:space="preserve">В каждой аудитории должны размещаться не более 15 участников ЕГЭ. </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 xml:space="preserve">Каждый участник ЕГЭ должен быть обеспечен отдельным рабочим местом (столом и стулом), к которому должен быть свободный доступ. Посадочные места в экзаменационных аудиториях должны быть обозначены (каждое место определяется цифрой стола и буквой ряда). </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В каждой экзаменационной аудитории около входной двери должен располагаться стол для личных вещей участников ЕГЭ.</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В аудиториях не должно находиться справочно-познавательной информации по соответствующему или родственному предмету. Стенды, плакаты и прочие информационные материалы должны быть убраны (завешены), шкафы опечатаны.</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Аудитории для проведения ЕГЭ по иностранным языкам должны быть оборудованы средствами воспроизведения аудионосителей.</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На каждом этаже должно быть организовано рабочее место для общественных наблюдателей (стол и стул).</w:t>
      </w:r>
    </w:p>
    <w:p w:rsidR="006A2AA5" w:rsidRPr="006E3253" w:rsidRDefault="006A2AA5" w:rsidP="00875DA4">
      <w:pPr>
        <w:widowControl w:val="0"/>
        <w:autoSpaceDE w:val="0"/>
        <w:autoSpaceDN w:val="0"/>
        <w:adjustRightInd w:val="0"/>
        <w:ind w:firstLine="720"/>
        <w:jc w:val="both"/>
        <w:rPr>
          <w:b/>
          <w:sz w:val="28"/>
          <w:szCs w:val="28"/>
          <w:u w:val="single"/>
        </w:rPr>
      </w:pPr>
    </w:p>
    <w:p w:rsidR="006A2AA5" w:rsidRPr="006E3253" w:rsidRDefault="006A2AA5" w:rsidP="00875DA4">
      <w:pPr>
        <w:widowControl w:val="0"/>
        <w:autoSpaceDE w:val="0"/>
        <w:autoSpaceDN w:val="0"/>
        <w:adjustRightInd w:val="0"/>
        <w:ind w:firstLine="720"/>
        <w:jc w:val="center"/>
        <w:rPr>
          <w:b/>
          <w:sz w:val="28"/>
          <w:szCs w:val="28"/>
        </w:rPr>
      </w:pPr>
      <w:r w:rsidRPr="006E3253">
        <w:rPr>
          <w:b/>
          <w:sz w:val="28"/>
          <w:szCs w:val="28"/>
        </w:rPr>
        <w:t>8. ДЕЙСТВИЯ ОРГАНИЗАТОРОВ ЕГЭ ВО ВРЕМЯ ПРОВЕДЕНИЯ ЭКЗАМЕНОВ</w:t>
      </w: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В ППЭ обязаны находиться в день проведения ЕГЭ:</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организаторы проведения ЕГЭ в ППЭ (руководитель, координатор, организаторы на входе, организаторы на этажах, организаторы в аудиториях, оператор);</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руководитель учреждения, на территории которого находится ППЭ, или уполномоченное им лицо;</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члены подкомиссии ГЭК, обеспечивающей контроль за проведением ЕГЭ (уполномоченные представители ГЭК);</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медицинский работник;</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уполномоченные представители ОУ;</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представители правоохранительных органов.</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Указанные выше лица должны иметь при себе документ</w:t>
      </w:r>
      <w:r>
        <w:rPr>
          <w:sz w:val="28"/>
          <w:szCs w:val="28"/>
        </w:rPr>
        <w:t>ы</w:t>
      </w:r>
      <w:r w:rsidRPr="006E3253">
        <w:rPr>
          <w:sz w:val="28"/>
          <w:szCs w:val="28"/>
        </w:rPr>
        <w:t>, удостоверяющи</w:t>
      </w:r>
      <w:r>
        <w:rPr>
          <w:sz w:val="28"/>
          <w:szCs w:val="28"/>
        </w:rPr>
        <w:t>е</w:t>
      </w:r>
      <w:r w:rsidRPr="006E3253">
        <w:rPr>
          <w:sz w:val="28"/>
          <w:szCs w:val="28"/>
        </w:rPr>
        <w:t xml:space="preserve"> их личность и полномочия (приказ о направлении). </w:t>
      </w:r>
    </w:p>
    <w:p w:rsidR="006A2AA5" w:rsidRPr="006E3253" w:rsidRDefault="006A2AA5" w:rsidP="00875DA4">
      <w:pPr>
        <w:widowControl w:val="0"/>
        <w:tabs>
          <w:tab w:val="num" w:pos="105"/>
        </w:tabs>
        <w:ind w:firstLine="720"/>
        <w:jc w:val="both"/>
        <w:rPr>
          <w:b/>
          <w:snapToGrid w:val="0"/>
          <w:sz w:val="28"/>
          <w:szCs w:val="28"/>
        </w:rPr>
      </w:pPr>
      <w:r w:rsidRPr="006E3253">
        <w:rPr>
          <w:b/>
          <w:sz w:val="28"/>
          <w:szCs w:val="28"/>
        </w:rPr>
        <w:t xml:space="preserve">1. </w:t>
      </w:r>
      <w:r w:rsidRPr="006E3253">
        <w:rPr>
          <w:b/>
          <w:i/>
          <w:sz w:val="28"/>
          <w:szCs w:val="28"/>
        </w:rPr>
        <w:t>Руководитель ППЭ в день проведения ЕГЭ</w:t>
      </w:r>
      <w:r w:rsidRPr="006E3253">
        <w:rPr>
          <w:b/>
          <w:i/>
          <w:snapToGrid w:val="0"/>
          <w:sz w:val="28"/>
          <w:szCs w:val="28"/>
        </w:rPr>
        <w:t>:</w:t>
      </w:r>
    </w:p>
    <w:p w:rsidR="006A2AA5" w:rsidRPr="006E3253" w:rsidRDefault="006A2AA5" w:rsidP="00222F3E">
      <w:pPr>
        <w:widowControl w:val="0"/>
        <w:numPr>
          <w:ilvl w:val="0"/>
          <w:numId w:val="7"/>
        </w:numPr>
        <w:ind w:left="0" w:firstLine="720"/>
        <w:jc w:val="both"/>
        <w:rPr>
          <w:snapToGrid w:val="0"/>
          <w:sz w:val="28"/>
          <w:szCs w:val="28"/>
        </w:rPr>
      </w:pPr>
      <w:r>
        <w:rPr>
          <w:noProof/>
        </w:rPr>
        <w:pict>
          <v:shape id="il_fi" o:spid="_x0000_s1043" type="#_x0000_t75" alt="http://two-schoolsev.ucoz.ru/images/new/inst_cl_20ruc_.jpg" style="position:absolute;left:0;text-align:left;margin-left:-3.4pt;margin-top:16.9pt;width:225pt;height:157.5pt;z-index:-251667456;visibility:visible" wrapcoords="-72 0 -72 21497 21600 21497 21600 0 -72 0">
            <v:imagedata r:id="rId27" r:href="rId28"/>
            <w10:wrap type="through"/>
          </v:shape>
        </w:pict>
      </w:r>
      <w:r w:rsidRPr="006E3253">
        <w:rPr>
          <w:sz w:val="28"/>
          <w:szCs w:val="28"/>
        </w:rPr>
        <w:t>проводит инструктаж</w:t>
      </w:r>
      <w:r w:rsidRPr="006E3253">
        <w:rPr>
          <w:b/>
          <w:sz w:val="28"/>
          <w:szCs w:val="28"/>
        </w:rPr>
        <w:t xml:space="preserve"> </w:t>
      </w:r>
      <w:r w:rsidRPr="006E3253">
        <w:rPr>
          <w:sz w:val="28"/>
          <w:szCs w:val="28"/>
        </w:rPr>
        <w:t>с организаторами об их обязанностях, и знакомит организаторов с их распределением по ППЭ;</w:t>
      </w:r>
    </w:p>
    <w:p w:rsidR="006A2AA5" w:rsidRPr="006E3253" w:rsidRDefault="006A2AA5" w:rsidP="00222F3E">
      <w:pPr>
        <w:widowControl w:val="0"/>
        <w:numPr>
          <w:ilvl w:val="0"/>
          <w:numId w:val="7"/>
        </w:numPr>
        <w:ind w:left="0" w:firstLine="720"/>
        <w:jc w:val="both"/>
        <w:rPr>
          <w:snapToGrid w:val="0"/>
          <w:sz w:val="28"/>
          <w:szCs w:val="28"/>
        </w:rPr>
      </w:pPr>
      <w:r w:rsidRPr="006E3253">
        <w:rPr>
          <w:snapToGrid w:val="0"/>
          <w:sz w:val="28"/>
          <w:szCs w:val="28"/>
        </w:rPr>
        <w:t>обеспечивает четкое исполнение организаторами возложенных на них обязанностей;</w:t>
      </w:r>
    </w:p>
    <w:p w:rsidR="006A2AA5" w:rsidRPr="006E3253" w:rsidRDefault="006A2AA5" w:rsidP="00222F3E">
      <w:pPr>
        <w:widowControl w:val="0"/>
        <w:numPr>
          <w:ilvl w:val="0"/>
          <w:numId w:val="7"/>
        </w:numPr>
        <w:ind w:left="0" w:firstLine="720"/>
        <w:jc w:val="both"/>
        <w:rPr>
          <w:snapToGrid w:val="0"/>
          <w:sz w:val="28"/>
          <w:szCs w:val="28"/>
        </w:rPr>
      </w:pPr>
      <w:r w:rsidRPr="006E3253">
        <w:rPr>
          <w:snapToGrid w:val="0"/>
          <w:sz w:val="28"/>
          <w:szCs w:val="28"/>
        </w:rPr>
        <w:t xml:space="preserve">осуществляет контроль за проведением </w:t>
      </w:r>
      <w:r w:rsidRPr="006E3253">
        <w:rPr>
          <w:sz w:val="28"/>
          <w:szCs w:val="28"/>
        </w:rPr>
        <w:t>ЕГЭ</w:t>
      </w:r>
      <w:r w:rsidRPr="006E3253">
        <w:rPr>
          <w:snapToGrid w:val="0"/>
          <w:sz w:val="28"/>
          <w:szCs w:val="28"/>
        </w:rPr>
        <w:t xml:space="preserve"> и оперативно ликвидирует возникающие затруднения;</w:t>
      </w:r>
      <w:r w:rsidRPr="006E3253">
        <w:rPr>
          <w:sz w:val="28"/>
          <w:szCs w:val="28"/>
        </w:rPr>
        <w:t xml:space="preserve"> </w:t>
      </w:r>
    </w:p>
    <w:p w:rsidR="006A2AA5" w:rsidRPr="006E3253" w:rsidRDefault="006A2AA5" w:rsidP="00222F3E">
      <w:pPr>
        <w:widowControl w:val="0"/>
        <w:numPr>
          <w:ilvl w:val="0"/>
          <w:numId w:val="7"/>
        </w:numPr>
        <w:ind w:left="0" w:firstLine="720"/>
        <w:jc w:val="both"/>
        <w:rPr>
          <w:snapToGrid w:val="0"/>
          <w:sz w:val="28"/>
          <w:szCs w:val="28"/>
        </w:rPr>
      </w:pPr>
      <w:r w:rsidRPr="006E3253">
        <w:rPr>
          <w:sz w:val="28"/>
          <w:szCs w:val="28"/>
        </w:rPr>
        <w:t>принимает решение о допуске к ЕГЭ участников ЕГЭ, опоздавших на выполнение экзаменационной работы, совместно с координатором и уполномоченным представителем ГЭК;</w:t>
      </w:r>
    </w:p>
    <w:p w:rsidR="006A2AA5" w:rsidRPr="006E3253" w:rsidRDefault="006A2AA5" w:rsidP="00222F3E">
      <w:pPr>
        <w:widowControl w:val="0"/>
        <w:numPr>
          <w:ilvl w:val="0"/>
          <w:numId w:val="7"/>
        </w:numPr>
        <w:ind w:left="0" w:firstLine="720"/>
        <w:jc w:val="both"/>
        <w:rPr>
          <w:snapToGrid w:val="0"/>
          <w:sz w:val="28"/>
          <w:szCs w:val="28"/>
        </w:rPr>
      </w:pPr>
      <w:r w:rsidRPr="006E3253">
        <w:rPr>
          <w:snapToGrid w:val="0"/>
          <w:sz w:val="28"/>
          <w:szCs w:val="28"/>
        </w:rPr>
        <w:t xml:space="preserve">оказывает содействие представителям Рособрнадзора, </w:t>
      </w:r>
      <w:r w:rsidRPr="006E3253">
        <w:rPr>
          <w:sz w:val="28"/>
          <w:szCs w:val="28"/>
        </w:rPr>
        <w:t>организации, уполномоченной Рособрнадзором</w:t>
      </w:r>
      <w:r w:rsidRPr="006E3253">
        <w:rPr>
          <w:snapToGrid w:val="0"/>
          <w:sz w:val="28"/>
          <w:szCs w:val="28"/>
        </w:rPr>
        <w:t xml:space="preserve">, ГЭК, департамента, общественным наблюдателям; </w:t>
      </w:r>
    </w:p>
    <w:p w:rsidR="006A2AA5" w:rsidRPr="006E3253" w:rsidRDefault="006A2AA5" w:rsidP="00222F3E">
      <w:pPr>
        <w:widowControl w:val="0"/>
        <w:numPr>
          <w:ilvl w:val="0"/>
          <w:numId w:val="7"/>
        </w:numPr>
        <w:ind w:left="0" w:firstLine="720"/>
        <w:jc w:val="both"/>
        <w:rPr>
          <w:noProof/>
          <w:snapToGrid w:val="0"/>
          <w:sz w:val="28"/>
          <w:szCs w:val="28"/>
        </w:rPr>
      </w:pPr>
      <w:r w:rsidRPr="006E3253">
        <w:rPr>
          <w:snapToGrid w:val="0"/>
          <w:sz w:val="28"/>
          <w:szCs w:val="28"/>
        </w:rPr>
        <w:t xml:space="preserve">обеспечивает информационную безопасность экзаменационных материалов и процедуры </w:t>
      </w:r>
      <w:r w:rsidRPr="006E3253">
        <w:rPr>
          <w:sz w:val="28"/>
          <w:szCs w:val="28"/>
        </w:rPr>
        <w:t>ЕГЭ</w:t>
      </w:r>
      <w:r w:rsidRPr="006E3253">
        <w:rPr>
          <w:snapToGrid w:val="0"/>
          <w:sz w:val="28"/>
          <w:szCs w:val="28"/>
        </w:rPr>
        <w:t>;</w:t>
      </w:r>
    </w:p>
    <w:p w:rsidR="006A2AA5" w:rsidRPr="006E3253" w:rsidRDefault="006A2AA5" w:rsidP="00222F3E">
      <w:pPr>
        <w:numPr>
          <w:ilvl w:val="0"/>
          <w:numId w:val="7"/>
        </w:numPr>
        <w:ind w:left="0" w:firstLine="720"/>
        <w:jc w:val="both"/>
        <w:rPr>
          <w:sz w:val="28"/>
          <w:szCs w:val="28"/>
        </w:rPr>
      </w:pPr>
      <w:r w:rsidRPr="006E3253">
        <w:rPr>
          <w:sz w:val="28"/>
          <w:szCs w:val="28"/>
        </w:rPr>
        <w:t>организует получение и хранение экзаменационных материалов;</w:t>
      </w:r>
    </w:p>
    <w:p w:rsidR="006A2AA5" w:rsidRPr="006E3253" w:rsidRDefault="006A2AA5" w:rsidP="00222F3E">
      <w:pPr>
        <w:numPr>
          <w:ilvl w:val="0"/>
          <w:numId w:val="7"/>
        </w:numPr>
        <w:ind w:left="0" w:firstLine="720"/>
        <w:jc w:val="both"/>
        <w:rPr>
          <w:sz w:val="28"/>
          <w:szCs w:val="28"/>
        </w:rPr>
      </w:pPr>
      <w:r w:rsidRPr="006E3253">
        <w:rPr>
          <w:sz w:val="28"/>
          <w:szCs w:val="28"/>
        </w:rPr>
        <w:t>выдает организаторам в аудитории экзаменационные материалы, а также все бланки черновиков и дополнительных бланков №2, пропорционально разделив полученное из РЦОИ количество бланков между аудиториями;</w:t>
      </w:r>
    </w:p>
    <w:p w:rsidR="006A2AA5" w:rsidRPr="006E3253" w:rsidRDefault="006A2AA5" w:rsidP="00222F3E">
      <w:pPr>
        <w:numPr>
          <w:ilvl w:val="0"/>
          <w:numId w:val="7"/>
        </w:numPr>
        <w:ind w:left="0" w:firstLine="720"/>
        <w:jc w:val="both"/>
        <w:rPr>
          <w:snapToGrid w:val="0"/>
          <w:sz w:val="28"/>
          <w:szCs w:val="28"/>
        </w:rPr>
      </w:pPr>
      <w:r w:rsidRPr="006E3253">
        <w:rPr>
          <w:sz w:val="28"/>
          <w:szCs w:val="28"/>
        </w:rPr>
        <w:t xml:space="preserve">оформляет акты и протоколы, предусмотренные процедурой проведения ЕГЭ; </w:t>
      </w:r>
    </w:p>
    <w:p w:rsidR="006A2AA5" w:rsidRPr="006E3253" w:rsidRDefault="006A2AA5" w:rsidP="00222F3E">
      <w:pPr>
        <w:numPr>
          <w:ilvl w:val="0"/>
          <w:numId w:val="7"/>
        </w:numPr>
        <w:ind w:left="0" w:firstLine="720"/>
        <w:jc w:val="both"/>
        <w:rPr>
          <w:sz w:val="28"/>
          <w:szCs w:val="28"/>
        </w:rPr>
      </w:pPr>
      <w:r w:rsidRPr="006E3253">
        <w:rPr>
          <w:sz w:val="28"/>
          <w:szCs w:val="28"/>
        </w:rPr>
        <w:t>организует сбор и обеспечивает отправку использованных и неиспользованных экзаменационных материалов, актов и протоколов, предусмотренных процедурой проведения ЕГЭ, в РЦОИ.</w:t>
      </w:r>
    </w:p>
    <w:p w:rsidR="006A2AA5" w:rsidRPr="006E3253" w:rsidRDefault="006A2AA5" w:rsidP="00875DA4">
      <w:pPr>
        <w:tabs>
          <w:tab w:val="num" w:pos="105"/>
        </w:tabs>
        <w:ind w:firstLine="720"/>
        <w:jc w:val="both"/>
        <w:rPr>
          <w:b/>
          <w:snapToGrid w:val="0"/>
          <w:sz w:val="28"/>
          <w:szCs w:val="28"/>
        </w:rPr>
      </w:pPr>
      <w:r w:rsidRPr="006E3253">
        <w:rPr>
          <w:b/>
          <w:snapToGrid w:val="0"/>
          <w:sz w:val="28"/>
          <w:szCs w:val="28"/>
        </w:rPr>
        <w:t xml:space="preserve">2. </w:t>
      </w:r>
      <w:r w:rsidRPr="006E3253">
        <w:rPr>
          <w:b/>
          <w:i/>
          <w:snapToGrid w:val="0"/>
          <w:sz w:val="28"/>
          <w:szCs w:val="28"/>
        </w:rPr>
        <w:t>Координатор в день проведения ЕГЭ</w:t>
      </w:r>
      <w:r w:rsidRPr="006E3253">
        <w:rPr>
          <w:b/>
          <w:snapToGrid w:val="0"/>
          <w:sz w:val="28"/>
          <w:szCs w:val="28"/>
        </w:rPr>
        <w:t>:</w:t>
      </w:r>
    </w:p>
    <w:p w:rsidR="006A2AA5" w:rsidRPr="006E3253" w:rsidRDefault="006A2AA5" w:rsidP="00222F3E">
      <w:pPr>
        <w:pStyle w:val="BodyTextIndent3"/>
        <w:numPr>
          <w:ilvl w:val="0"/>
          <w:numId w:val="8"/>
        </w:numPr>
        <w:ind w:left="0" w:firstLine="720"/>
      </w:pPr>
      <w:r w:rsidRPr="006E3253">
        <w:t>исполняет поручения руководителя по организации ЕГЭ в соответствии с установленными требованиями;</w:t>
      </w:r>
    </w:p>
    <w:p w:rsidR="006A2AA5" w:rsidRPr="006E3253" w:rsidRDefault="006A2AA5" w:rsidP="00222F3E">
      <w:pPr>
        <w:pStyle w:val="BodyTextIndent3"/>
        <w:numPr>
          <w:ilvl w:val="0"/>
          <w:numId w:val="8"/>
        </w:numPr>
        <w:ind w:left="0" w:firstLine="720"/>
      </w:pPr>
      <w:r w:rsidRPr="006E3253">
        <w:rPr>
          <w:snapToGrid w:val="0"/>
        </w:rPr>
        <w:t xml:space="preserve">организует </w:t>
      </w:r>
      <w:r w:rsidRPr="006E3253">
        <w:t>формирование участников ЕГЭ в группы по аудиториям;</w:t>
      </w:r>
    </w:p>
    <w:p w:rsidR="006A2AA5" w:rsidRPr="006E3253" w:rsidRDefault="006A2AA5" w:rsidP="00222F3E">
      <w:pPr>
        <w:numPr>
          <w:ilvl w:val="0"/>
          <w:numId w:val="8"/>
        </w:numPr>
        <w:ind w:left="0" w:firstLine="720"/>
        <w:jc w:val="both"/>
        <w:rPr>
          <w:sz w:val="28"/>
          <w:szCs w:val="28"/>
        </w:rPr>
      </w:pPr>
      <w:r w:rsidRPr="006E3253">
        <w:rPr>
          <w:sz w:val="28"/>
          <w:szCs w:val="28"/>
        </w:rPr>
        <w:t>организует допуск в ППЭ участников ЕГЭ, в том числе явившихся без паспорта, а также опоздавших на ЕГЭ;</w:t>
      </w:r>
    </w:p>
    <w:p w:rsidR="006A2AA5" w:rsidRPr="006E3253" w:rsidRDefault="006A2AA5" w:rsidP="00222F3E">
      <w:pPr>
        <w:pStyle w:val="BodyTextIndent3"/>
        <w:numPr>
          <w:ilvl w:val="0"/>
          <w:numId w:val="8"/>
        </w:numPr>
        <w:ind w:left="0" w:firstLine="720"/>
        <w:rPr>
          <w:szCs w:val="28"/>
        </w:rPr>
      </w:pPr>
      <w:r w:rsidRPr="006E3253">
        <w:rPr>
          <w:szCs w:val="28"/>
        </w:rPr>
        <w:t>контролирует допуск в ППЭ лиц, которые могут находиться в ППЭ;</w:t>
      </w:r>
    </w:p>
    <w:p w:rsidR="006A2AA5" w:rsidRPr="006E3253" w:rsidRDefault="006A2AA5" w:rsidP="00222F3E">
      <w:pPr>
        <w:pStyle w:val="BodyTextIndent3"/>
        <w:numPr>
          <w:ilvl w:val="0"/>
          <w:numId w:val="8"/>
        </w:numPr>
        <w:ind w:left="0" w:firstLine="720"/>
        <w:rPr>
          <w:szCs w:val="28"/>
        </w:rPr>
      </w:pPr>
      <w:r w:rsidRPr="006E3253">
        <w:rPr>
          <w:szCs w:val="28"/>
        </w:rPr>
        <w:t>осуществляет контроль за соблюдением процедуры проведения ЕГЭ в ППЭ.</w:t>
      </w:r>
    </w:p>
    <w:p w:rsidR="006A2AA5" w:rsidRPr="006E3253" w:rsidRDefault="006A2AA5" w:rsidP="00875DA4">
      <w:pPr>
        <w:pStyle w:val="BodyTextIndent3"/>
        <w:ind w:left="0" w:firstLine="720"/>
        <w:rPr>
          <w:szCs w:val="28"/>
        </w:rPr>
      </w:pPr>
      <w:r w:rsidRPr="006E3253">
        <w:rPr>
          <w:szCs w:val="28"/>
        </w:rPr>
        <w:t>Координатор обеспечивает организованный вход участников ЕГЭ в ППЭ.</w:t>
      </w:r>
    </w:p>
    <w:p w:rsidR="006A2AA5" w:rsidRPr="006E3253" w:rsidRDefault="006A2AA5" w:rsidP="00875DA4">
      <w:pPr>
        <w:pStyle w:val="BodyTextIndent3"/>
        <w:ind w:left="0" w:firstLine="720"/>
        <w:rPr>
          <w:szCs w:val="28"/>
        </w:rPr>
      </w:pPr>
      <w:r w:rsidRPr="006E3253">
        <w:rPr>
          <w:szCs w:val="28"/>
        </w:rPr>
        <w:t xml:space="preserve">Координатор после входа всех участников ЕГЭ в ППЭ организует вход во вспомогательную часть ППЭ (в специально отведенные аудитории) уполномоченных представителей ОУ после проверки документов, удостоверяющих личность и приказов ОУ о направлении в ППЭ. В приказах ОУ должна быть указана специальность по диплому представителя ОУ </w:t>
      </w:r>
      <w:r>
        <w:rPr>
          <w:szCs w:val="28"/>
        </w:rPr>
        <w:t xml:space="preserve">(которая </w:t>
      </w:r>
      <w:r w:rsidRPr="006E3253">
        <w:rPr>
          <w:szCs w:val="28"/>
        </w:rPr>
        <w:t xml:space="preserve">не </w:t>
      </w:r>
      <w:r>
        <w:rPr>
          <w:szCs w:val="28"/>
        </w:rPr>
        <w:t xml:space="preserve">должна </w:t>
      </w:r>
      <w:r w:rsidRPr="006E3253">
        <w:rPr>
          <w:szCs w:val="28"/>
        </w:rPr>
        <w:t>совпада</w:t>
      </w:r>
      <w:r>
        <w:rPr>
          <w:szCs w:val="28"/>
        </w:rPr>
        <w:t>ть</w:t>
      </w:r>
      <w:r w:rsidRPr="006E3253">
        <w:rPr>
          <w:szCs w:val="28"/>
        </w:rPr>
        <w:t xml:space="preserve"> со сдаваемым предметом</w:t>
      </w:r>
      <w:r>
        <w:rPr>
          <w:szCs w:val="28"/>
        </w:rPr>
        <w:t>)</w:t>
      </w:r>
      <w:r w:rsidRPr="006E3253">
        <w:rPr>
          <w:szCs w:val="28"/>
        </w:rPr>
        <w:t>.</w:t>
      </w:r>
    </w:p>
    <w:p w:rsidR="006A2AA5" w:rsidRPr="006E3253" w:rsidRDefault="006A2AA5" w:rsidP="00875DA4">
      <w:pPr>
        <w:pStyle w:val="BodyTextIndent3"/>
        <w:spacing w:line="240" w:lineRule="atLeast"/>
        <w:ind w:left="0" w:firstLine="720"/>
      </w:pPr>
      <w:r w:rsidRPr="006E3253">
        <w:rPr>
          <w:b/>
          <w:snapToGrid w:val="0"/>
        </w:rPr>
        <w:t xml:space="preserve">3. </w:t>
      </w:r>
      <w:r w:rsidRPr="006E3253">
        <w:rPr>
          <w:b/>
          <w:i/>
          <w:snapToGrid w:val="0"/>
        </w:rPr>
        <w:t>Организаторы</w:t>
      </w:r>
      <w:r w:rsidRPr="006E3253">
        <w:rPr>
          <w:snapToGrid w:val="0"/>
        </w:rPr>
        <w:t xml:space="preserve"> </w:t>
      </w:r>
      <w:r w:rsidRPr="006E3253">
        <w:rPr>
          <w:b/>
          <w:i/>
          <w:szCs w:val="28"/>
        </w:rPr>
        <w:t xml:space="preserve">ЕГЭ </w:t>
      </w:r>
      <w:r w:rsidRPr="006E3253">
        <w:rPr>
          <w:b/>
          <w:i/>
          <w:snapToGrid w:val="0"/>
        </w:rPr>
        <w:t>в день проведения ЕГЭ</w:t>
      </w:r>
      <w:r w:rsidRPr="006E3253">
        <w:rPr>
          <w:snapToGrid w:val="0"/>
        </w:rPr>
        <w:t xml:space="preserve"> </w:t>
      </w:r>
      <w:r w:rsidRPr="006E3253">
        <w:t xml:space="preserve">обеспечивают соблюдение порядка проведения ЕГЭ на входе в ППЭ, этажах и в аудиториях, </w:t>
      </w:r>
      <w:r w:rsidRPr="006E3253">
        <w:rPr>
          <w:bCs/>
          <w:iCs/>
        </w:rPr>
        <w:t>при необходимости оказывают техническую помощь выпускникам с ограниченными возможностями здоровья.</w:t>
      </w:r>
    </w:p>
    <w:p w:rsidR="006A2AA5" w:rsidRPr="006E3253" w:rsidRDefault="006A2AA5" w:rsidP="00875DA4">
      <w:pPr>
        <w:pStyle w:val="BodyTextIndent3"/>
        <w:spacing w:line="240" w:lineRule="atLeast"/>
        <w:ind w:left="0" w:firstLine="720"/>
        <w:rPr>
          <w:bCs/>
          <w:iCs/>
        </w:rPr>
      </w:pPr>
      <w:r w:rsidRPr="006E3253">
        <w:rPr>
          <w:bCs/>
          <w:iCs/>
        </w:rPr>
        <w:t xml:space="preserve">Организаторы </w:t>
      </w:r>
      <w:r w:rsidRPr="006E3253">
        <w:rPr>
          <w:szCs w:val="28"/>
        </w:rPr>
        <w:t xml:space="preserve">проведения ЕГЭ </w:t>
      </w:r>
      <w:r w:rsidRPr="006E3253">
        <w:rPr>
          <w:iCs/>
        </w:rPr>
        <w:t xml:space="preserve">должны </w:t>
      </w:r>
      <w:r w:rsidRPr="006E3253">
        <w:rPr>
          <w:bCs/>
          <w:iCs/>
        </w:rPr>
        <w:t>находиться на рабочих местах до окончания ЕГЭ и выполнять распоряжения только руководителя и координатора. Организаторам запрещается покидать рабочие места без указаний руководителя и координатора.</w:t>
      </w:r>
    </w:p>
    <w:p w:rsidR="006A2AA5" w:rsidRPr="006E3253" w:rsidRDefault="006A2AA5" w:rsidP="00875DA4">
      <w:pPr>
        <w:pStyle w:val="BodyTextIndent3"/>
        <w:spacing w:line="240" w:lineRule="atLeast"/>
        <w:ind w:left="0" w:firstLine="720"/>
        <w:rPr>
          <w:bCs/>
          <w:iCs/>
        </w:rPr>
      </w:pPr>
      <w:r w:rsidRPr="006E3253">
        <w:rPr>
          <w:b/>
          <w:bCs/>
          <w:i/>
          <w:iCs/>
        </w:rPr>
        <w:t>Организаторы на входе</w:t>
      </w:r>
      <w:r w:rsidRPr="006E3253">
        <w:rPr>
          <w:bCs/>
          <w:iCs/>
        </w:rPr>
        <w:t>:</w:t>
      </w:r>
    </w:p>
    <w:p w:rsidR="006A2AA5" w:rsidRPr="006E3253" w:rsidRDefault="006A2AA5" w:rsidP="00875DA4">
      <w:pPr>
        <w:pStyle w:val="BodyTextIndent3"/>
        <w:spacing w:line="240" w:lineRule="atLeast"/>
        <w:ind w:left="0" w:firstLine="720"/>
        <w:rPr>
          <w:bCs/>
          <w:iCs/>
        </w:rPr>
      </w:pPr>
      <w:r w:rsidRPr="006E3253">
        <w:rPr>
          <w:bCs/>
          <w:iCs/>
        </w:rPr>
        <w:t>- производят идентификацию участников ЕГЭ по паспорту и проверяют наличие данных о них в списках распределения участников ЕГЭ в данный ППЭ;</w:t>
      </w:r>
    </w:p>
    <w:p w:rsidR="006A2AA5" w:rsidRPr="006E3253" w:rsidRDefault="006A2AA5" w:rsidP="00875DA4">
      <w:pPr>
        <w:pStyle w:val="BodyTextIndent3"/>
        <w:spacing w:line="240" w:lineRule="atLeast"/>
        <w:ind w:left="0" w:firstLine="720"/>
        <w:rPr>
          <w:bCs/>
          <w:iCs/>
        </w:rPr>
      </w:pPr>
      <w:r w:rsidRPr="006E3253">
        <w:rPr>
          <w:bCs/>
          <w:iCs/>
        </w:rPr>
        <w:t>- проверяют у других лиц (общественных наблюдателей, уполномоченных представителей ГЭК, представителей департамента), документы, удостоверяющие личность и дающие право присутствовать в ППЭ;</w:t>
      </w:r>
    </w:p>
    <w:p w:rsidR="006A2AA5" w:rsidRPr="006E3253" w:rsidRDefault="006A2AA5" w:rsidP="00875DA4">
      <w:pPr>
        <w:pStyle w:val="BodyTextIndent3"/>
        <w:spacing w:line="240" w:lineRule="atLeast"/>
        <w:ind w:left="0" w:firstLine="720"/>
        <w:rPr>
          <w:bCs/>
          <w:iCs/>
        </w:rPr>
      </w:pPr>
      <w:r w:rsidRPr="006E3253">
        <w:rPr>
          <w:bCs/>
          <w:iCs/>
        </w:rPr>
        <w:t>- фиксируют лиц, имеющих право находиться в ППЭ, в журнале регистрации;</w:t>
      </w:r>
    </w:p>
    <w:p w:rsidR="006A2AA5" w:rsidRPr="006E3253" w:rsidRDefault="006A2AA5" w:rsidP="00875DA4">
      <w:pPr>
        <w:pStyle w:val="BodyTextIndent3"/>
        <w:spacing w:line="240" w:lineRule="atLeast"/>
        <w:ind w:left="0" w:firstLine="720"/>
        <w:rPr>
          <w:bCs/>
          <w:iCs/>
        </w:rPr>
      </w:pPr>
      <w:r w:rsidRPr="006E3253">
        <w:rPr>
          <w:bCs/>
          <w:iCs/>
        </w:rPr>
        <w:t xml:space="preserve">- выдают общественным наблюдателям бланки актов о результатах общественного контроля ЕГЭ в ППЭ и ручки с черной пастой для заполнения в процессе наблюдения за проведением ЕГЭ. </w:t>
      </w:r>
    </w:p>
    <w:p w:rsidR="006A2AA5" w:rsidRPr="006E3253" w:rsidRDefault="006A2AA5" w:rsidP="00875DA4">
      <w:pPr>
        <w:pStyle w:val="BodyTextIndent3"/>
        <w:spacing w:line="240" w:lineRule="atLeast"/>
        <w:ind w:left="0" w:firstLine="720"/>
        <w:rPr>
          <w:bCs/>
          <w:iCs/>
        </w:rPr>
      </w:pPr>
      <w:r w:rsidRPr="006E3253">
        <w:rPr>
          <w:bCs/>
          <w:iCs/>
        </w:rPr>
        <w:t>Один из организаторов на входе назначается ответственным за прием и хранение во вспомогательной части ППЭ мобильных телефонов от поступающих и общественных наблюдателей на период проведения экзамена, а также их выдачу поступающим и общественным наблюдателям по мере выхода из ППЭ.</w:t>
      </w:r>
    </w:p>
    <w:p w:rsidR="006A2AA5" w:rsidRPr="006E3253" w:rsidRDefault="006A2AA5" w:rsidP="00875DA4">
      <w:pPr>
        <w:pStyle w:val="BodyTextIndent3"/>
        <w:spacing w:line="240" w:lineRule="atLeast"/>
        <w:ind w:left="0" w:firstLine="720"/>
        <w:rPr>
          <w:bCs/>
          <w:iCs/>
        </w:rPr>
      </w:pPr>
      <w:r w:rsidRPr="006E3253">
        <w:rPr>
          <w:bCs/>
          <w:iCs/>
        </w:rPr>
        <w:t>При приеме мобильного телефона организатор в присутствии поступающего (общественного наблюдателя):</w:t>
      </w:r>
    </w:p>
    <w:p w:rsidR="006A2AA5" w:rsidRPr="006E3253" w:rsidRDefault="006A2AA5" w:rsidP="00875DA4">
      <w:pPr>
        <w:pStyle w:val="BodyTextIndent3"/>
        <w:spacing w:line="240" w:lineRule="atLeast"/>
        <w:ind w:left="0" w:firstLine="720"/>
        <w:rPr>
          <w:bCs/>
          <w:iCs/>
        </w:rPr>
      </w:pPr>
      <w:r w:rsidRPr="006E3253">
        <w:rPr>
          <w:bCs/>
          <w:iCs/>
        </w:rPr>
        <w:t>- фиксирует фамилию, имя, отчество и паспортные данные (серию и номер) поступающего на стикере (листке для заметок);</w:t>
      </w:r>
    </w:p>
    <w:p w:rsidR="006A2AA5" w:rsidRPr="006E3253" w:rsidRDefault="006A2AA5" w:rsidP="00875DA4">
      <w:pPr>
        <w:pStyle w:val="BodyTextIndent3"/>
        <w:spacing w:line="240" w:lineRule="atLeast"/>
        <w:ind w:left="0" w:firstLine="720"/>
        <w:rPr>
          <w:bCs/>
          <w:iCs/>
        </w:rPr>
      </w:pPr>
      <w:r w:rsidRPr="006E3253">
        <w:rPr>
          <w:bCs/>
          <w:iCs/>
        </w:rPr>
        <w:t>- вкладывает в файл мобильный телефон и стикер (листок для заметок) с зафиксированными данными поступающего и опечатывает файл с помощью степлера.</w:t>
      </w:r>
    </w:p>
    <w:p w:rsidR="006A2AA5" w:rsidRPr="006E3253" w:rsidRDefault="006A2AA5" w:rsidP="00875DA4">
      <w:pPr>
        <w:pStyle w:val="BodyTextIndent3"/>
        <w:spacing w:line="240" w:lineRule="atLeast"/>
        <w:ind w:left="0" w:firstLine="720"/>
        <w:rPr>
          <w:bCs/>
          <w:iCs/>
        </w:rPr>
      </w:pPr>
      <w:r w:rsidRPr="006E3253">
        <w:rPr>
          <w:bCs/>
          <w:iCs/>
        </w:rPr>
        <w:t>Организатор складывает упакованные мобильные телефоны, сданные на хранение, в коробку и при выходе из ППЭ поступающих и общественных наблюдателей выдает упакованные мобильные телефоны при предъявлении паспорта.</w:t>
      </w:r>
    </w:p>
    <w:p w:rsidR="006A2AA5" w:rsidRPr="006E3253" w:rsidRDefault="006A2AA5" w:rsidP="00875DA4">
      <w:pPr>
        <w:pStyle w:val="BodyTextIndent3"/>
        <w:spacing w:line="240" w:lineRule="atLeast"/>
        <w:ind w:left="0" w:firstLine="720"/>
        <w:rPr>
          <w:bCs/>
          <w:iCs/>
        </w:rPr>
      </w:pPr>
      <w:r w:rsidRPr="006E3253">
        <w:rPr>
          <w:b/>
          <w:bCs/>
          <w:i/>
          <w:iCs/>
        </w:rPr>
        <w:t>Организаторы на этажах</w:t>
      </w:r>
      <w:r w:rsidRPr="006E3253">
        <w:rPr>
          <w:bCs/>
          <w:iCs/>
        </w:rPr>
        <w:t>:</w:t>
      </w:r>
    </w:p>
    <w:p w:rsidR="006A2AA5" w:rsidRPr="006E3253" w:rsidRDefault="006A2AA5" w:rsidP="00875DA4">
      <w:pPr>
        <w:pStyle w:val="BodyTextIndent3"/>
        <w:spacing w:line="240" w:lineRule="atLeast"/>
        <w:ind w:left="0" w:firstLine="720"/>
        <w:rPr>
          <w:bCs/>
          <w:iCs/>
        </w:rPr>
      </w:pPr>
      <w:r w:rsidRPr="006E3253">
        <w:rPr>
          <w:bCs/>
          <w:iCs/>
        </w:rPr>
        <w:t>- обеспечивают контроль за передвижением и поведением лиц, находящихся в ППЭ во время ЕГЭ;</w:t>
      </w:r>
    </w:p>
    <w:p w:rsidR="006A2AA5" w:rsidRPr="006E3253" w:rsidRDefault="006A2AA5" w:rsidP="00875DA4">
      <w:pPr>
        <w:pStyle w:val="BodyTextIndent3"/>
        <w:spacing w:line="240" w:lineRule="atLeast"/>
        <w:ind w:left="0" w:firstLine="720"/>
        <w:rPr>
          <w:bCs/>
          <w:iCs/>
        </w:rPr>
      </w:pPr>
      <w:r w:rsidRPr="006E3253">
        <w:rPr>
          <w:bCs/>
          <w:iCs/>
        </w:rPr>
        <w:t>- сопровождают участников ЕГЭ, медицинского работника, оператора, общественных наблюдателей во время ЕГЭ до места назначения и обратно;</w:t>
      </w:r>
    </w:p>
    <w:p w:rsidR="006A2AA5" w:rsidRPr="006E3253" w:rsidRDefault="006A2AA5" w:rsidP="00875DA4">
      <w:pPr>
        <w:pStyle w:val="BodyTextIndent3"/>
        <w:spacing w:line="240" w:lineRule="atLeast"/>
        <w:ind w:left="0" w:firstLine="720"/>
        <w:rPr>
          <w:bCs/>
          <w:iCs/>
        </w:rPr>
      </w:pPr>
      <w:r w:rsidRPr="006E3253">
        <w:rPr>
          <w:bCs/>
          <w:iCs/>
        </w:rPr>
        <w:t xml:space="preserve">- по распоряжению руководителя заменяют организаторов в аудиториях. </w:t>
      </w:r>
    </w:p>
    <w:p w:rsidR="006A2AA5" w:rsidRPr="006E3253" w:rsidRDefault="006A2AA5" w:rsidP="00875DA4">
      <w:pPr>
        <w:pStyle w:val="BodyTextIndent3"/>
        <w:spacing w:line="240" w:lineRule="atLeast"/>
        <w:ind w:left="0" w:firstLine="720"/>
        <w:rPr>
          <w:bCs/>
          <w:iCs/>
        </w:rPr>
      </w:pPr>
      <w:r w:rsidRPr="006E3253">
        <w:rPr>
          <w:b/>
          <w:bCs/>
          <w:i/>
          <w:iCs/>
        </w:rPr>
        <w:t>Организаторы в аудиториях</w:t>
      </w:r>
      <w:r w:rsidRPr="006E3253">
        <w:rPr>
          <w:bCs/>
          <w:iCs/>
        </w:rPr>
        <w:t>:</w:t>
      </w:r>
    </w:p>
    <w:p w:rsidR="006A2AA5" w:rsidRPr="006E3253" w:rsidRDefault="006A2AA5" w:rsidP="00875DA4">
      <w:pPr>
        <w:pStyle w:val="BodyTextIndent3"/>
        <w:spacing w:line="240" w:lineRule="atLeast"/>
        <w:ind w:left="0" w:firstLine="720"/>
        <w:rPr>
          <w:bCs/>
          <w:iCs/>
        </w:rPr>
      </w:pPr>
      <w:r w:rsidRPr="006E3253">
        <w:rPr>
          <w:bCs/>
          <w:iCs/>
        </w:rPr>
        <w:t>- проверяют готовность аудиторий к проведению ЕГЭ;</w:t>
      </w:r>
    </w:p>
    <w:p w:rsidR="006A2AA5" w:rsidRPr="006E3253" w:rsidRDefault="006A2AA5" w:rsidP="00875DA4">
      <w:pPr>
        <w:pStyle w:val="BodyTextIndent3"/>
        <w:spacing w:line="240" w:lineRule="atLeast"/>
        <w:ind w:left="0" w:firstLine="720"/>
        <w:rPr>
          <w:bCs/>
          <w:iCs/>
        </w:rPr>
      </w:pPr>
      <w:r w:rsidRPr="006E3253">
        <w:rPr>
          <w:bCs/>
          <w:iCs/>
        </w:rPr>
        <w:t xml:space="preserve">- прикрепляют на двери аудиторий списки распределения участников ЕГЭ по аудиториям; </w:t>
      </w:r>
    </w:p>
    <w:p w:rsidR="006A2AA5" w:rsidRPr="006E3253" w:rsidRDefault="006A2AA5" w:rsidP="00875DA4">
      <w:pPr>
        <w:pStyle w:val="BodyTextIndent3"/>
        <w:spacing w:line="240" w:lineRule="atLeast"/>
        <w:ind w:left="0" w:firstLine="720"/>
        <w:rPr>
          <w:bCs/>
          <w:iCs/>
        </w:rPr>
      </w:pPr>
      <w:r w:rsidRPr="006E3253">
        <w:rPr>
          <w:bCs/>
          <w:iCs/>
        </w:rPr>
        <w:t>- осуществляют паспортный контроль участников ЕГЭ;</w:t>
      </w:r>
    </w:p>
    <w:p w:rsidR="006A2AA5" w:rsidRPr="006E3253" w:rsidRDefault="006A2AA5" w:rsidP="00875DA4">
      <w:pPr>
        <w:pStyle w:val="BodyTextIndent3"/>
        <w:spacing w:line="240" w:lineRule="atLeast"/>
        <w:ind w:left="0" w:firstLine="720"/>
        <w:rPr>
          <w:bCs/>
          <w:iCs/>
        </w:rPr>
      </w:pPr>
      <w:r w:rsidRPr="006E3253">
        <w:rPr>
          <w:bCs/>
          <w:iCs/>
        </w:rPr>
        <w:t>- осуществляют размещение участников ЕГЭ в аудиториях;</w:t>
      </w:r>
    </w:p>
    <w:p w:rsidR="006A2AA5" w:rsidRPr="006E3253" w:rsidRDefault="006A2AA5" w:rsidP="00875DA4">
      <w:pPr>
        <w:pStyle w:val="BodyTextIndent3"/>
        <w:spacing w:line="240" w:lineRule="atLeast"/>
        <w:ind w:left="0" w:firstLine="720"/>
        <w:rPr>
          <w:bCs/>
          <w:iCs/>
        </w:rPr>
      </w:pPr>
      <w:r w:rsidRPr="006E3253">
        <w:rPr>
          <w:bCs/>
          <w:iCs/>
        </w:rPr>
        <w:t>- следят за тем, чтобы все личные вещи были оставлены участниками ЕГЭ на столе, установленном в аудитории около входной двери;</w:t>
      </w:r>
    </w:p>
    <w:p w:rsidR="006A2AA5" w:rsidRPr="006E3253" w:rsidRDefault="006A2AA5" w:rsidP="00875DA4">
      <w:pPr>
        <w:pStyle w:val="BodyTextIndent3"/>
        <w:spacing w:line="240" w:lineRule="atLeast"/>
        <w:ind w:left="0" w:firstLine="720"/>
        <w:rPr>
          <w:bCs/>
          <w:iCs/>
        </w:rPr>
      </w:pPr>
      <w:r w:rsidRPr="006E3253">
        <w:rPr>
          <w:bCs/>
          <w:iCs/>
        </w:rPr>
        <w:t xml:space="preserve">- предупреждают участников ЕГЭ об удалении с экзамена за наличие и (или) использование мобильных телефонов и иных средств связи и электронно-вычислительной техники во время проведения ЕГЭ; </w:t>
      </w:r>
    </w:p>
    <w:p w:rsidR="006A2AA5" w:rsidRPr="006E3253" w:rsidRDefault="006A2AA5" w:rsidP="00875DA4">
      <w:pPr>
        <w:pStyle w:val="BodyTextIndent3"/>
        <w:spacing w:line="240" w:lineRule="atLeast"/>
        <w:ind w:left="0" w:firstLine="720"/>
        <w:rPr>
          <w:bCs/>
          <w:iCs/>
        </w:rPr>
      </w:pPr>
      <w:r w:rsidRPr="006E3253">
        <w:rPr>
          <w:bCs/>
          <w:iCs/>
        </w:rPr>
        <w:t>- проводят с участниками ЕГЭ инструктаж о правилах поведения в аудитории, о порядке подачи апелляции, а также о комплектации экзаменационных материалов и о работе с экзаменационными материалами;</w:t>
      </w:r>
    </w:p>
    <w:p w:rsidR="006A2AA5" w:rsidRPr="006E3253" w:rsidRDefault="006A2AA5" w:rsidP="00875DA4">
      <w:pPr>
        <w:pStyle w:val="BodyTextIndent3"/>
        <w:spacing w:line="240" w:lineRule="atLeast"/>
        <w:ind w:left="0" w:firstLine="720"/>
        <w:rPr>
          <w:bCs/>
          <w:iCs/>
        </w:rPr>
      </w:pPr>
      <w:r>
        <w:rPr>
          <w:bCs/>
          <w:iCs/>
        </w:rPr>
        <w:t>- публично вскрывают</w:t>
      </w:r>
      <w:r w:rsidRPr="006E3253">
        <w:rPr>
          <w:bCs/>
          <w:iCs/>
        </w:rPr>
        <w:t xml:space="preserve"> спецпакет, выда</w:t>
      </w:r>
      <w:r>
        <w:rPr>
          <w:bCs/>
          <w:iCs/>
        </w:rPr>
        <w:t>ют</w:t>
      </w:r>
      <w:r w:rsidRPr="006E3253">
        <w:rPr>
          <w:bCs/>
          <w:iCs/>
        </w:rPr>
        <w:t xml:space="preserve"> индивидуальные комплекты и черновики участникам ЕГЭ;</w:t>
      </w:r>
    </w:p>
    <w:p w:rsidR="006A2AA5" w:rsidRPr="006E3253" w:rsidRDefault="006A2AA5" w:rsidP="00875DA4">
      <w:pPr>
        <w:pStyle w:val="BodyTextIndent3"/>
        <w:spacing w:line="240" w:lineRule="atLeast"/>
        <w:ind w:left="0" w:firstLine="720"/>
        <w:rPr>
          <w:bCs/>
          <w:iCs/>
        </w:rPr>
      </w:pPr>
      <w:r w:rsidRPr="006E3253">
        <w:rPr>
          <w:bCs/>
          <w:iCs/>
        </w:rPr>
        <w:t xml:space="preserve">- заменяют участнику ЕГЭ дефектный или испорченный индивидуальный комплект полностью. После начала заполнения бланков замена индивидуального комплекта не предусмотрена. Руководитель и (или) координатор после выдачи участникам ЕГЭ экзаменационных материалов собирает в аудиториях лишние индивидуальные комплекты и спецпакеты и помещает их в сейф; </w:t>
      </w:r>
    </w:p>
    <w:p w:rsidR="006A2AA5" w:rsidRPr="006E3253" w:rsidRDefault="006A2AA5" w:rsidP="00875DA4">
      <w:pPr>
        <w:pStyle w:val="BodyTextIndent3"/>
        <w:spacing w:line="240" w:lineRule="atLeast"/>
        <w:ind w:left="0" w:firstLine="720"/>
        <w:rPr>
          <w:bCs/>
          <w:iCs/>
        </w:rPr>
      </w:pPr>
      <w:r w:rsidRPr="006E3253">
        <w:rPr>
          <w:bCs/>
          <w:iCs/>
        </w:rPr>
        <w:t>- после окончания инструктажа записывают на доске аудитории время начала и окончания выполнения экзаменационной работы и дают указание участникам ЕГЭ приступить к её выполнению;</w:t>
      </w:r>
    </w:p>
    <w:p w:rsidR="006A2AA5" w:rsidRPr="006E3253" w:rsidRDefault="006A2AA5" w:rsidP="00875DA4">
      <w:pPr>
        <w:pStyle w:val="BodyTextIndent2"/>
        <w:tabs>
          <w:tab w:val="num" w:pos="180"/>
          <w:tab w:val="left" w:pos="720"/>
          <w:tab w:val="left" w:pos="1800"/>
        </w:tabs>
        <w:spacing w:after="0" w:line="240" w:lineRule="auto"/>
        <w:ind w:left="0" w:firstLine="720"/>
        <w:jc w:val="both"/>
        <w:rPr>
          <w:bCs/>
          <w:iCs/>
          <w:sz w:val="28"/>
          <w:szCs w:val="28"/>
        </w:rPr>
      </w:pPr>
      <w:r w:rsidRPr="006E3253">
        <w:rPr>
          <w:bCs/>
          <w:iCs/>
          <w:sz w:val="28"/>
          <w:szCs w:val="28"/>
        </w:rPr>
        <w:t xml:space="preserve">- </w:t>
      </w:r>
      <w:r>
        <w:rPr>
          <w:bCs/>
          <w:iCs/>
          <w:sz w:val="28"/>
          <w:szCs w:val="28"/>
        </w:rPr>
        <w:t xml:space="preserve">предупреждает </w:t>
      </w:r>
      <w:r w:rsidRPr="006E3253">
        <w:rPr>
          <w:bCs/>
          <w:iCs/>
          <w:sz w:val="28"/>
          <w:szCs w:val="28"/>
        </w:rPr>
        <w:t xml:space="preserve"> участник</w:t>
      </w:r>
      <w:r>
        <w:rPr>
          <w:bCs/>
          <w:iCs/>
          <w:sz w:val="28"/>
          <w:szCs w:val="28"/>
        </w:rPr>
        <w:t>ов</w:t>
      </w:r>
      <w:r w:rsidRPr="006E3253">
        <w:rPr>
          <w:bCs/>
          <w:iCs/>
          <w:sz w:val="28"/>
          <w:szCs w:val="28"/>
        </w:rPr>
        <w:t xml:space="preserve"> ЕГЭ о том, что через тридцать минут истекает время выполнения экзаменационной работы;</w:t>
      </w:r>
    </w:p>
    <w:p w:rsidR="006A2AA5" w:rsidRPr="006E3253" w:rsidRDefault="006A2AA5" w:rsidP="00875DA4">
      <w:pPr>
        <w:pStyle w:val="BodyTextIndent3"/>
        <w:spacing w:line="240" w:lineRule="atLeast"/>
        <w:ind w:left="0" w:firstLine="720"/>
        <w:rPr>
          <w:bCs/>
          <w:iCs/>
        </w:rPr>
      </w:pPr>
      <w:r w:rsidRPr="006E3253">
        <w:rPr>
          <w:bCs/>
          <w:iCs/>
        </w:rPr>
        <w:t>- в течение всего времени выполнения участниками ЕГЭ экзаменационной работы находятся в аудитории и следят за порядком.</w:t>
      </w:r>
    </w:p>
    <w:p w:rsidR="006A2AA5" w:rsidRPr="006E3253" w:rsidRDefault="006A2AA5" w:rsidP="00875DA4">
      <w:pPr>
        <w:pStyle w:val="BodyTextIndent3"/>
        <w:spacing w:line="240" w:lineRule="atLeast"/>
        <w:ind w:left="0" w:firstLine="720"/>
        <w:rPr>
          <w:bCs/>
          <w:iCs/>
        </w:rPr>
      </w:pPr>
      <w:r w:rsidRPr="006E3253">
        <w:rPr>
          <w:bCs/>
          <w:iCs/>
        </w:rPr>
        <w:t xml:space="preserve">При нехватке места для записи ответов на задания части С в бланке №2 организатор в аудитории выдает участнику ЕГЭ дополнительный бланк ответов №2, вписывая его номер (размещенный под штрих кодом) в специально отведенное поле в основном бланке №2, а на выданном дополнительном бланке ответов №2 проставляет номер листа в соответствующем поле бланка. Дополнительных бланков ответов №2 может быть использовано несколько. </w:t>
      </w:r>
    </w:p>
    <w:p w:rsidR="006A2AA5" w:rsidRPr="006E3253" w:rsidRDefault="006A2AA5" w:rsidP="00875DA4">
      <w:pPr>
        <w:widowControl w:val="0"/>
        <w:tabs>
          <w:tab w:val="num" w:pos="105"/>
        </w:tabs>
        <w:spacing w:line="240" w:lineRule="atLeast"/>
        <w:ind w:firstLine="720"/>
        <w:jc w:val="both"/>
        <w:rPr>
          <w:snapToGrid w:val="0"/>
          <w:sz w:val="28"/>
          <w:szCs w:val="28"/>
        </w:rPr>
      </w:pPr>
      <w:r w:rsidRPr="006E3253">
        <w:rPr>
          <w:b/>
          <w:snapToGrid w:val="0"/>
          <w:sz w:val="28"/>
          <w:szCs w:val="28"/>
        </w:rPr>
        <w:t xml:space="preserve">4. </w:t>
      </w:r>
      <w:r w:rsidRPr="006E3253">
        <w:rPr>
          <w:b/>
          <w:i/>
          <w:snapToGrid w:val="0"/>
          <w:sz w:val="28"/>
          <w:szCs w:val="28"/>
        </w:rPr>
        <w:t>Оператор в день проведения ЕГЭ</w:t>
      </w:r>
      <w:r w:rsidRPr="006E3253">
        <w:rPr>
          <w:snapToGrid w:val="0"/>
          <w:sz w:val="28"/>
          <w:szCs w:val="28"/>
        </w:rPr>
        <w:t xml:space="preserve"> распечатывает материалы, необходимые для проведения ЕГЭ, проверяет работу технических средств для проведения ЕГЭ.</w:t>
      </w:r>
    </w:p>
    <w:p w:rsidR="006A2AA5" w:rsidRPr="006E3253" w:rsidRDefault="006A2AA5" w:rsidP="00875DA4">
      <w:pPr>
        <w:widowControl w:val="0"/>
        <w:tabs>
          <w:tab w:val="num" w:pos="105"/>
        </w:tabs>
        <w:spacing w:line="240" w:lineRule="atLeast"/>
        <w:ind w:firstLine="720"/>
        <w:jc w:val="both"/>
        <w:rPr>
          <w:snapToGrid w:val="0"/>
          <w:sz w:val="28"/>
          <w:szCs w:val="28"/>
        </w:rPr>
      </w:pPr>
      <w:r w:rsidRPr="006E3253">
        <w:rPr>
          <w:snapToGrid w:val="0"/>
          <w:sz w:val="28"/>
          <w:szCs w:val="28"/>
        </w:rPr>
        <w:t xml:space="preserve">Оператор в день проведения ЕГЭ должен находиться в отведенном для него помещении основной части ППЭ. Оператору запрещается перемещаться по помещениям основной части ППЭ без сопровождения организатора на этаже и вмешиваться в процедуру проведения </w:t>
      </w:r>
      <w:r w:rsidRPr="006E3253">
        <w:rPr>
          <w:sz w:val="28"/>
          <w:szCs w:val="28"/>
        </w:rPr>
        <w:t>ЕГЭ</w:t>
      </w:r>
      <w:r w:rsidRPr="006E3253">
        <w:rPr>
          <w:snapToGrid w:val="0"/>
          <w:sz w:val="28"/>
          <w:szCs w:val="28"/>
        </w:rPr>
        <w:t>.</w:t>
      </w:r>
    </w:p>
    <w:p w:rsidR="006A2AA5" w:rsidRDefault="006A2AA5" w:rsidP="00875DA4">
      <w:pPr>
        <w:widowControl w:val="0"/>
        <w:tabs>
          <w:tab w:val="num" w:pos="105"/>
        </w:tabs>
        <w:spacing w:line="240" w:lineRule="atLeast"/>
        <w:ind w:firstLine="720"/>
        <w:jc w:val="both"/>
        <w:rPr>
          <w:b/>
          <w:snapToGrid w:val="0"/>
          <w:sz w:val="28"/>
          <w:szCs w:val="28"/>
        </w:rPr>
        <w:sectPr w:rsidR="006A2AA5" w:rsidSect="00CF1A3F">
          <w:headerReference w:type="even" r:id="rId29"/>
          <w:headerReference w:type="default" r:id="rId30"/>
          <w:footerReference w:type="even" r:id="rId31"/>
          <w:footerReference w:type="default" r:id="rId32"/>
          <w:pgSz w:w="11906" w:h="16838" w:code="9"/>
          <w:pgMar w:top="1134" w:right="1418" w:bottom="1134" w:left="1418" w:header="709" w:footer="709" w:gutter="0"/>
          <w:cols w:space="708"/>
          <w:docGrid w:linePitch="360"/>
        </w:sectPr>
      </w:pPr>
    </w:p>
    <w:p w:rsidR="006A2AA5" w:rsidRPr="006E3253" w:rsidRDefault="006A2AA5" w:rsidP="00875DA4">
      <w:pPr>
        <w:widowControl w:val="0"/>
        <w:tabs>
          <w:tab w:val="num" w:pos="105"/>
        </w:tabs>
        <w:spacing w:line="240" w:lineRule="atLeast"/>
        <w:ind w:firstLine="720"/>
        <w:jc w:val="both"/>
        <w:rPr>
          <w:snapToGrid w:val="0"/>
          <w:sz w:val="28"/>
          <w:szCs w:val="28"/>
        </w:rPr>
      </w:pPr>
      <w:r w:rsidRPr="006E3253">
        <w:rPr>
          <w:b/>
          <w:snapToGrid w:val="0"/>
          <w:sz w:val="28"/>
          <w:szCs w:val="28"/>
        </w:rPr>
        <w:t xml:space="preserve">5. </w:t>
      </w:r>
      <w:r w:rsidRPr="006E3253">
        <w:rPr>
          <w:b/>
          <w:i/>
          <w:snapToGrid w:val="0"/>
          <w:sz w:val="28"/>
          <w:szCs w:val="28"/>
        </w:rPr>
        <w:t>Руководитель учреждения,</w:t>
      </w:r>
      <w:r w:rsidRPr="006E3253">
        <w:rPr>
          <w:snapToGrid w:val="0"/>
          <w:sz w:val="28"/>
          <w:szCs w:val="28"/>
        </w:rPr>
        <w:t xml:space="preserve"> </w:t>
      </w:r>
      <w:r w:rsidRPr="006E3253">
        <w:rPr>
          <w:b/>
          <w:i/>
          <w:snapToGrid w:val="0"/>
          <w:sz w:val="28"/>
          <w:szCs w:val="28"/>
        </w:rPr>
        <w:t>на территории которого находится ППЭ,</w:t>
      </w:r>
      <w:r w:rsidRPr="006E3253">
        <w:rPr>
          <w:snapToGrid w:val="0"/>
          <w:sz w:val="28"/>
          <w:szCs w:val="28"/>
        </w:rPr>
        <w:t xml:space="preserve"> </w:t>
      </w:r>
      <w:r w:rsidRPr="006E3253">
        <w:rPr>
          <w:b/>
          <w:i/>
          <w:snapToGrid w:val="0"/>
          <w:sz w:val="28"/>
          <w:szCs w:val="28"/>
        </w:rPr>
        <w:t>в день проведения ЕГЭ</w:t>
      </w:r>
      <w:r w:rsidRPr="006E3253">
        <w:rPr>
          <w:snapToGrid w:val="0"/>
          <w:sz w:val="28"/>
          <w:szCs w:val="28"/>
        </w:rPr>
        <w:t xml:space="preserve"> оказывает содействие руководителю по техническим вопросам эксплуатации помещений. </w:t>
      </w:r>
    </w:p>
    <w:p w:rsidR="006A2AA5" w:rsidRPr="006E3253" w:rsidRDefault="006A2AA5" w:rsidP="00875DA4">
      <w:pPr>
        <w:widowControl w:val="0"/>
        <w:tabs>
          <w:tab w:val="num" w:pos="105"/>
        </w:tabs>
        <w:spacing w:line="240" w:lineRule="atLeast"/>
        <w:ind w:firstLine="720"/>
        <w:jc w:val="both"/>
        <w:rPr>
          <w:snapToGrid w:val="0"/>
          <w:sz w:val="28"/>
          <w:szCs w:val="28"/>
        </w:rPr>
      </w:pPr>
      <w:r w:rsidRPr="006E3253">
        <w:rPr>
          <w:snapToGrid w:val="0"/>
          <w:sz w:val="28"/>
          <w:szCs w:val="28"/>
        </w:rPr>
        <w:t xml:space="preserve">Руководителю учреждения, на территории которого находится ППЭ, запрещается находиться в помещениях основной части ППЭ и вмешиваться в процедуру проведения </w:t>
      </w:r>
      <w:r w:rsidRPr="006E3253">
        <w:rPr>
          <w:sz w:val="28"/>
          <w:szCs w:val="28"/>
        </w:rPr>
        <w:t>ЕГЭ</w:t>
      </w:r>
      <w:r w:rsidRPr="006E3253">
        <w:rPr>
          <w:snapToGrid w:val="0"/>
          <w:sz w:val="28"/>
          <w:szCs w:val="28"/>
        </w:rPr>
        <w:t>.</w:t>
      </w:r>
    </w:p>
    <w:p w:rsidR="006A2AA5" w:rsidRPr="006E3253" w:rsidRDefault="006A2AA5" w:rsidP="00875DA4">
      <w:pPr>
        <w:widowControl w:val="0"/>
        <w:tabs>
          <w:tab w:val="num" w:pos="105"/>
        </w:tabs>
        <w:spacing w:line="240" w:lineRule="atLeast"/>
        <w:ind w:firstLine="720"/>
        <w:jc w:val="both"/>
        <w:rPr>
          <w:sz w:val="28"/>
          <w:szCs w:val="28"/>
        </w:rPr>
      </w:pPr>
      <w:r w:rsidRPr="006E3253">
        <w:rPr>
          <w:b/>
          <w:sz w:val="28"/>
          <w:szCs w:val="28"/>
        </w:rPr>
        <w:t>6</w:t>
      </w:r>
      <w:r w:rsidRPr="006E3253">
        <w:rPr>
          <w:b/>
          <w:i/>
          <w:sz w:val="28"/>
          <w:szCs w:val="28"/>
        </w:rPr>
        <w:t>. Уполномоченные представители ОУ</w:t>
      </w:r>
      <w:r w:rsidRPr="006E3253">
        <w:rPr>
          <w:snapToGrid w:val="0"/>
          <w:sz w:val="28"/>
          <w:szCs w:val="28"/>
        </w:rPr>
        <w:t xml:space="preserve"> </w:t>
      </w:r>
      <w:r w:rsidRPr="006E3253">
        <w:rPr>
          <w:b/>
          <w:i/>
          <w:snapToGrid w:val="0"/>
          <w:sz w:val="28"/>
          <w:szCs w:val="28"/>
        </w:rPr>
        <w:t>в день проведения ЕГЭ</w:t>
      </w:r>
      <w:r w:rsidRPr="006E3253">
        <w:rPr>
          <w:sz w:val="28"/>
          <w:szCs w:val="28"/>
        </w:rPr>
        <w:t xml:space="preserve"> не позднее получаса до начала ЕГЭ обязаны прибыть в ППЭ с выпускниками и находиться в ППЭ до </w:t>
      </w:r>
      <w:r>
        <w:rPr>
          <w:sz w:val="28"/>
          <w:szCs w:val="28"/>
        </w:rPr>
        <w:t xml:space="preserve">его </w:t>
      </w:r>
      <w:r w:rsidRPr="006E3253">
        <w:rPr>
          <w:sz w:val="28"/>
          <w:szCs w:val="28"/>
        </w:rPr>
        <w:t xml:space="preserve">окончания для оказания содействия в решении проблем, которые могут возникнуть с выпускниками. </w:t>
      </w:r>
    </w:p>
    <w:p w:rsidR="006A2AA5" w:rsidRPr="006E3253" w:rsidRDefault="006A2AA5" w:rsidP="00875DA4">
      <w:pPr>
        <w:pStyle w:val="BodyTextIndent2"/>
        <w:tabs>
          <w:tab w:val="num" w:pos="560"/>
          <w:tab w:val="left" w:pos="720"/>
        </w:tabs>
        <w:spacing w:after="0" w:line="240" w:lineRule="atLeast"/>
        <w:ind w:left="0" w:firstLine="720"/>
        <w:jc w:val="both"/>
        <w:rPr>
          <w:bCs/>
          <w:sz w:val="28"/>
          <w:szCs w:val="28"/>
        </w:rPr>
      </w:pPr>
      <w:r w:rsidRPr="006E3253">
        <w:rPr>
          <w:sz w:val="28"/>
          <w:szCs w:val="28"/>
        </w:rPr>
        <w:t xml:space="preserve">Уполномоченные представители ОУ участвуют в формировании выпускников в группы по аудиториям, содействуют оперативному решению проблем, которые могут возникнуть у выпускников, принимают мобильные телефоны выпускников </w:t>
      </w:r>
      <w:r w:rsidRPr="006E3253">
        <w:rPr>
          <w:bCs/>
          <w:iCs/>
          <w:sz w:val="28"/>
          <w:szCs w:val="28"/>
        </w:rPr>
        <w:t>на период присутствия их в ППЭ</w:t>
      </w:r>
      <w:r w:rsidRPr="006E3253">
        <w:rPr>
          <w:sz w:val="28"/>
          <w:szCs w:val="28"/>
        </w:rPr>
        <w:t>.</w:t>
      </w:r>
    </w:p>
    <w:p w:rsidR="006A2AA5" w:rsidRPr="006E3253" w:rsidRDefault="006A2AA5" w:rsidP="00875DA4">
      <w:pPr>
        <w:pStyle w:val="BodyTextIndent2"/>
        <w:tabs>
          <w:tab w:val="num" w:pos="560"/>
          <w:tab w:val="left" w:pos="720"/>
        </w:tabs>
        <w:spacing w:after="0" w:line="240" w:lineRule="atLeast"/>
        <w:ind w:left="0" w:firstLine="720"/>
        <w:jc w:val="both"/>
        <w:rPr>
          <w:snapToGrid w:val="0"/>
          <w:sz w:val="28"/>
          <w:szCs w:val="28"/>
        </w:rPr>
      </w:pPr>
      <w:r w:rsidRPr="006E3253">
        <w:rPr>
          <w:sz w:val="28"/>
          <w:szCs w:val="28"/>
        </w:rPr>
        <w:t xml:space="preserve">Уполномоченным представителям ОУ запрещается находиться в </w:t>
      </w:r>
      <w:r w:rsidRPr="006E3253">
        <w:rPr>
          <w:snapToGrid w:val="0"/>
          <w:sz w:val="28"/>
          <w:szCs w:val="28"/>
        </w:rPr>
        <w:t xml:space="preserve">помещениях основной части ППЭ и вмешиваться в процедуру проведения </w:t>
      </w:r>
      <w:r w:rsidRPr="006E3253">
        <w:rPr>
          <w:sz w:val="28"/>
          <w:szCs w:val="28"/>
        </w:rPr>
        <w:t>ЕГЭ</w:t>
      </w:r>
      <w:r w:rsidRPr="006E3253">
        <w:rPr>
          <w:snapToGrid w:val="0"/>
          <w:sz w:val="28"/>
          <w:szCs w:val="28"/>
        </w:rPr>
        <w:t>.</w:t>
      </w:r>
    </w:p>
    <w:p w:rsidR="006A2AA5" w:rsidRPr="006E3253" w:rsidRDefault="006A2AA5" w:rsidP="00875DA4">
      <w:pPr>
        <w:tabs>
          <w:tab w:val="num" w:pos="105"/>
        </w:tabs>
        <w:spacing w:line="240" w:lineRule="atLeast"/>
        <w:ind w:firstLine="720"/>
        <w:jc w:val="both"/>
        <w:rPr>
          <w:snapToGrid w:val="0"/>
          <w:sz w:val="28"/>
          <w:szCs w:val="28"/>
        </w:rPr>
      </w:pPr>
      <w:r w:rsidRPr="006E3253">
        <w:rPr>
          <w:b/>
          <w:sz w:val="28"/>
          <w:szCs w:val="28"/>
        </w:rPr>
        <w:t xml:space="preserve">7. </w:t>
      </w:r>
      <w:r w:rsidRPr="006E3253">
        <w:rPr>
          <w:b/>
          <w:i/>
          <w:snapToGrid w:val="0"/>
          <w:sz w:val="28"/>
          <w:szCs w:val="28"/>
        </w:rPr>
        <w:t>Уполномоченные представители ГЭК</w:t>
      </w:r>
      <w:r w:rsidRPr="006E3253">
        <w:rPr>
          <w:snapToGrid w:val="0"/>
          <w:sz w:val="28"/>
          <w:szCs w:val="28"/>
        </w:rPr>
        <w:t xml:space="preserve"> доставляют из РЦОИ в ППЭ и обратно посылки с экзаменационными материалами, а также осуществляют контроль за процедурой проведения </w:t>
      </w:r>
      <w:r w:rsidRPr="006E3253">
        <w:rPr>
          <w:sz w:val="28"/>
          <w:szCs w:val="28"/>
        </w:rPr>
        <w:t>ЕГЭ</w:t>
      </w:r>
      <w:r w:rsidRPr="006E3253">
        <w:rPr>
          <w:snapToGrid w:val="0"/>
          <w:sz w:val="28"/>
          <w:szCs w:val="28"/>
        </w:rPr>
        <w:t xml:space="preserve"> в ППЭ в соответствии с установленными требованиями.</w:t>
      </w:r>
    </w:p>
    <w:p w:rsidR="006A2AA5" w:rsidRPr="006E3253" w:rsidRDefault="006A2AA5" w:rsidP="00875DA4">
      <w:pPr>
        <w:tabs>
          <w:tab w:val="num" w:pos="105"/>
        </w:tabs>
        <w:spacing w:line="240" w:lineRule="atLeast"/>
        <w:ind w:firstLine="720"/>
        <w:jc w:val="both"/>
        <w:rPr>
          <w:snapToGrid w:val="0"/>
          <w:sz w:val="28"/>
          <w:szCs w:val="28"/>
        </w:rPr>
      </w:pPr>
      <w:r w:rsidRPr="006E3253">
        <w:rPr>
          <w:snapToGrid w:val="0"/>
          <w:sz w:val="28"/>
          <w:szCs w:val="28"/>
        </w:rPr>
        <w:t>Уполномоченные представители ГЭК могут находиться в помещениях основной и вспомогательной части ППЭ. Руководство работой ППЭ не входит в их обязанности.</w:t>
      </w:r>
    </w:p>
    <w:p w:rsidR="006A2AA5" w:rsidRPr="006E3253" w:rsidRDefault="006A2AA5" w:rsidP="00875DA4">
      <w:pPr>
        <w:spacing w:line="240" w:lineRule="atLeast"/>
        <w:ind w:firstLine="720"/>
        <w:jc w:val="both"/>
        <w:rPr>
          <w:sz w:val="28"/>
          <w:szCs w:val="28"/>
        </w:rPr>
      </w:pPr>
      <w:r>
        <w:rPr>
          <w:noProof/>
        </w:rPr>
        <w:pict>
          <v:shape id="Рисунок 228" o:spid="_x0000_s1044" type="#_x0000_t75" alt="милиоцинер" style="position:absolute;left:0;text-align:left;margin-left:404.25pt;margin-top:8.75pt;width:80.3pt;height:81pt;z-index:-251657216;visibility:visible" wrapcoords="8277 0 6662 200 1817 2600 1009 4400 -202 6400 -202 8200 1413 9600 2422 9600 2826 12000 7267 12800 5652 13800 1615 16800 1615 17600 3230 19200 3230 19600 6864 21400 7469 21400 15544 21400 15746 21400 16755 19200 18976 19200 20793 17600 20591 16000 21398 14600 21600 13800 21600 12400 19783 9600 19783 5200 16553 3400 13323 3200 13525 2000 12112 400 10497 0 8277 0">
            <v:imagedata r:id="rId33" o:title=""/>
            <w10:wrap type="tight"/>
          </v:shape>
        </w:pict>
      </w:r>
      <w:r w:rsidRPr="006E3253">
        <w:rPr>
          <w:b/>
          <w:snapToGrid w:val="0"/>
          <w:sz w:val="28"/>
          <w:szCs w:val="28"/>
        </w:rPr>
        <w:t xml:space="preserve">8. </w:t>
      </w:r>
      <w:r w:rsidRPr="006E3253">
        <w:rPr>
          <w:b/>
          <w:i/>
          <w:snapToGrid w:val="0"/>
          <w:sz w:val="28"/>
          <w:szCs w:val="28"/>
        </w:rPr>
        <w:t>Представители правоохранительных органов</w:t>
      </w:r>
      <w:r w:rsidRPr="006E3253">
        <w:rPr>
          <w:snapToGrid w:val="0"/>
          <w:sz w:val="28"/>
          <w:szCs w:val="28"/>
        </w:rPr>
        <w:t xml:space="preserve"> обеспечивают общественный порядок на входе в здание ППЭ и на территории вокруг него до окончания </w:t>
      </w:r>
      <w:r w:rsidRPr="006E3253">
        <w:rPr>
          <w:sz w:val="28"/>
          <w:szCs w:val="28"/>
        </w:rPr>
        <w:t xml:space="preserve">ЕГЭ. </w:t>
      </w:r>
    </w:p>
    <w:p w:rsidR="006A2AA5" w:rsidRPr="006E3253" w:rsidRDefault="006A2AA5" w:rsidP="00875DA4">
      <w:pPr>
        <w:tabs>
          <w:tab w:val="num" w:pos="105"/>
        </w:tabs>
        <w:spacing w:line="240" w:lineRule="atLeast"/>
        <w:ind w:firstLine="720"/>
        <w:jc w:val="both"/>
        <w:rPr>
          <w:snapToGrid w:val="0"/>
          <w:sz w:val="28"/>
          <w:szCs w:val="28"/>
        </w:rPr>
      </w:pPr>
      <w:r w:rsidRPr="006E3253">
        <w:rPr>
          <w:snapToGrid w:val="0"/>
          <w:sz w:val="28"/>
          <w:szCs w:val="28"/>
        </w:rPr>
        <w:t xml:space="preserve">Представители правоохранительных органов не имеют права находиться в помещениях основной части ППЭ и вмешиваться в процедуру проведения </w:t>
      </w:r>
      <w:r w:rsidRPr="006E3253">
        <w:rPr>
          <w:sz w:val="28"/>
          <w:szCs w:val="28"/>
        </w:rPr>
        <w:t>ЕГЭ</w:t>
      </w:r>
      <w:r w:rsidRPr="006E3253">
        <w:rPr>
          <w:snapToGrid w:val="0"/>
          <w:sz w:val="28"/>
          <w:szCs w:val="28"/>
        </w:rPr>
        <w:t>.</w:t>
      </w:r>
    </w:p>
    <w:p w:rsidR="006A2AA5" w:rsidRPr="006E3253" w:rsidRDefault="006A2AA5" w:rsidP="00875DA4">
      <w:pPr>
        <w:tabs>
          <w:tab w:val="num" w:pos="105"/>
        </w:tabs>
        <w:spacing w:line="240" w:lineRule="atLeast"/>
        <w:ind w:firstLine="720"/>
        <w:jc w:val="both"/>
        <w:rPr>
          <w:snapToGrid w:val="0"/>
          <w:sz w:val="28"/>
          <w:szCs w:val="28"/>
        </w:rPr>
      </w:pPr>
      <w:r w:rsidRPr="006E3253">
        <w:rPr>
          <w:b/>
          <w:snapToGrid w:val="0"/>
          <w:sz w:val="28"/>
          <w:szCs w:val="28"/>
        </w:rPr>
        <w:t xml:space="preserve">9. </w:t>
      </w:r>
      <w:r w:rsidRPr="006E3253">
        <w:rPr>
          <w:b/>
          <w:i/>
          <w:snapToGrid w:val="0"/>
          <w:sz w:val="28"/>
          <w:szCs w:val="28"/>
        </w:rPr>
        <w:t>Медицинский работник</w:t>
      </w:r>
      <w:r w:rsidRPr="006E3253">
        <w:rPr>
          <w:snapToGrid w:val="0"/>
          <w:sz w:val="28"/>
          <w:szCs w:val="28"/>
        </w:rPr>
        <w:t xml:space="preserve"> в день проведения ЕГЭ</w:t>
      </w:r>
      <w:r w:rsidRPr="006E3253">
        <w:rPr>
          <w:sz w:val="28"/>
          <w:szCs w:val="28"/>
        </w:rPr>
        <w:t xml:space="preserve"> </w:t>
      </w:r>
      <w:r w:rsidRPr="006E3253">
        <w:rPr>
          <w:snapToGrid w:val="0"/>
          <w:sz w:val="28"/>
          <w:szCs w:val="28"/>
        </w:rPr>
        <w:t>оказывает первую медицинскую помощь участникам ЕГЭ.</w:t>
      </w:r>
    </w:p>
    <w:p w:rsidR="006A2AA5" w:rsidRPr="006E3253" w:rsidRDefault="006A2AA5" w:rsidP="00875DA4">
      <w:pPr>
        <w:tabs>
          <w:tab w:val="num" w:pos="105"/>
        </w:tabs>
        <w:spacing w:line="240" w:lineRule="atLeast"/>
        <w:ind w:firstLine="720"/>
        <w:jc w:val="both"/>
        <w:rPr>
          <w:snapToGrid w:val="0"/>
          <w:sz w:val="28"/>
          <w:szCs w:val="28"/>
        </w:rPr>
      </w:pPr>
      <w:r w:rsidRPr="006E3253">
        <w:rPr>
          <w:snapToGrid w:val="0"/>
          <w:sz w:val="28"/>
          <w:szCs w:val="28"/>
        </w:rPr>
        <w:t xml:space="preserve">Медицинский работник должен находиться в отведенном для него помещении основной части ППЭ. Медицинский работник не имеет права перемещаться по основной части ППЭ без сопровождения организатора на этаже и вмешиваться в процедуру проведения </w:t>
      </w:r>
      <w:r w:rsidRPr="006E3253">
        <w:rPr>
          <w:sz w:val="28"/>
          <w:szCs w:val="28"/>
        </w:rPr>
        <w:t>ЕГЭ</w:t>
      </w:r>
      <w:r w:rsidRPr="006E3253">
        <w:rPr>
          <w:snapToGrid w:val="0"/>
          <w:sz w:val="28"/>
          <w:szCs w:val="28"/>
        </w:rPr>
        <w:t>.</w:t>
      </w:r>
    </w:p>
    <w:p w:rsidR="006A2AA5" w:rsidRPr="006E3253" w:rsidRDefault="006A2AA5" w:rsidP="00875DA4">
      <w:pPr>
        <w:widowControl w:val="0"/>
        <w:autoSpaceDE w:val="0"/>
        <w:autoSpaceDN w:val="0"/>
        <w:adjustRightInd w:val="0"/>
        <w:ind w:firstLine="720"/>
        <w:jc w:val="both"/>
        <w:rPr>
          <w:b/>
          <w:sz w:val="28"/>
          <w:szCs w:val="28"/>
        </w:rPr>
      </w:pPr>
      <w:r w:rsidRPr="006E3253">
        <w:rPr>
          <w:b/>
          <w:sz w:val="28"/>
          <w:szCs w:val="28"/>
        </w:rPr>
        <w:t>Всем лицам, находящимся в основной части ППЭ, запрещено иметь при себе и (или) использовать мобильные телефоны и иные средства связи и электронно-вычислительную технику.</w:t>
      </w:r>
    </w:p>
    <w:p w:rsidR="006A2AA5" w:rsidRPr="006E3253" w:rsidRDefault="006A2AA5" w:rsidP="00875DA4">
      <w:pPr>
        <w:spacing w:line="240" w:lineRule="atLeast"/>
        <w:ind w:firstLine="720"/>
        <w:jc w:val="both"/>
        <w:rPr>
          <w:sz w:val="28"/>
          <w:szCs w:val="28"/>
        </w:rPr>
      </w:pPr>
    </w:p>
    <w:p w:rsidR="006A2AA5" w:rsidRDefault="006A2AA5">
      <w:pPr>
        <w:rPr>
          <w:b/>
          <w:sz w:val="28"/>
          <w:szCs w:val="28"/>
        </w:rPr>
      </w:pPr>
      <w:r>
        <w:rPr>
          <w:b/>
          <w:sz w:val="28"/>
          <w:szCs w:val="28"/>
        </w:rPr>
        <w:br w:type="page"/>
      </w:r>
    </w:p>
    <w:p w:rsidR="006A2AA5" w:rsidRDefault="006A2AA5" w:rsidP="00875DA4">
      <w:pPr>
        <w:widowControl w:val="0"/>
        <w:autoSpaceDE w:val="0"/>
        <w:autoSpaceDN w:val="0"/>
        <w:adjustRightInd w:val="0"/>
        <w:ind w:firstLine="720"/>
        <w:jc w:val="center"/>
        <w:rPr>
          <w:b/>
          <w:sz w:val="28"/>
          <w:szCs w:val="28"/>
        </w:rPr>
      </w:pPr>
      <w:r w:rsidRPr="006E3253">
        <w:rPr>
          <w:b/>
          <w:sz w:val="28"/>
          <w:szCs w:val="28"/>
        </w:rPr>
        <w:t>9. ДЕЙСТВИЯ УЧАСТНИКОВ ЕГЭ ВО ВРЕМЯ ПРОВЕДЕНИЯ</w:t>
      </w:r>
      <w:r w:rsidRPr="006E3253">
        <w:rPr>
          <w:b/>
          <w:sz w:val="28"/>
          <w:szCs w:val="28"/>
        </w:rPr>
        <w:tab/>
        <w:t>ЭКЗАМЕНОВ</w:t>
      </w:r>
    </w:p>
    <w:p w:rsidR="006A2AA5" w:rsidRPr="006E3253" w:rsidRDefault="006A2AA5" w:rsidP="00875DA4">
      <w:pPr>
        <w:widowControl w:val="0"/>
        <w:autoSpaceDE w:val="0"/>
        <w:autoSpaceDN w:val="0"/>
        <w:adjustRightInd w:val="0"/>
        <w:ind w:firstLine="720"/>
        <w:jc w:val="center"/>
        <w:rPr>
          <w:b/>
          <w:sz w:val="28"/>
          <w:szCs w:val="28"/>
        </w:rPr>
      </w:pPr>
    </w:p>
    <w:p w:rsidR="006A2AA5" w:rsidRPr="006E3253" w:rsidRDefault="006A2AA5" w:rsidP="00875DA4">
      <w:pPr>
        <w:widowControl w:val="0"/>
        <w:autoSpaceDE w:val="0"/>
        <w:autoSpaceDN w:val="0"/>
        <w:adjustRightInd w:val="0"/>
        <w:ind w:firstLine="720"/>
        <w:jc w:val="both"/>
        <w:rPr>
          <w:b/>
          <w:i/>
          <w:sz w:val="28"/>
          <w:szCs w:val="28"/>
        </w:rPr>
      </w:pPr>
      <w:r w:rsidRPr="006E3253">
        <w:rPr>
          <w:b/>
          <w:i/>
          <w:sz w:val="28"/>
          <w:szCs w:val="28"/>
        </w:rPr>
        <w:t>Участники ЕГЭ в день проведения ЕГЭ:</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прибывают в ППЭ;</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сдают мобильные телефоны уполномоченному представителю ОУ или организатору на входе;</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оставляют лишние вещи в аудитории на столе для личных вещей;</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проходят в аудиторию, предъявив документ, удостоверяющий личность, взяв с собой только паспорт, ручку и разрешенное для использования на экзамене по предмету дополнительное оборудование;</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занимают в экзаменационной аудитории место, указанное организатором в аудитории.</w:t>
      </w:r>
    </w:p>
    <w:p w:rsidR="006A2AA5" w:rsidRPr="006E3253" w:rsidRDefault="006A2AA5" w:rsidP="00875DA4">
      <w:pPr>
        <w:widowControl w:val="0"/>
        <w:autoSpaceDE w:val="0"/>
        <w:autoSpaceDN w:val="0"/>
        <w:adjustRightInd w:val="0"/>
        <w:ind w:firstLine="720"/>
        <w:jc w:val="both"/>
        <w:rPr>
          <w:sz w:val="28"/>
          <w:szCs w:val="28"/>
        </w:rPr>
      </w:pPr>
      <w:r>
        <w:rPr>
          <w:noProof/>
        </w:rPr>
        <w:pict>
          <v:shape id="Рисунок 14" o:spid="_x0000_s1045" type="#_x0000_t75" alt="CBFDE6EE" style="position:absolute;left:0;text-align:left;margin-left:-1.9pt;margin-top:11.1pt;width:164.25pt;height:153pt;z-index:-251655168;visibility:visible" wrapcoords="-99 0 -99 21494 21600 21494 21600 0 -99 0">
            <v:imagedata r:id="rId34" o:title="" croptop="12479f" cropbottom="37731f" cropleft="23570f" cropright="19887f"/>
            <w10:wrap type="tight"/>
          </v:shape>
        </w:pict>
      </w:r>
      <w:r w:rsidRPr="006E3253">
        <w:rPr>
          <w:b/>
          <w:i/>
          <w:sz w:val="28"/>
          <w:szCs w:val="28"/>
        </w:rPr>
        <w:t>Во время экзамена</w:t>
      </w:r>
      <w:r w:rsidRPr="006E3253">
        <w:rPr>
          <w:sz w:val="28"/>
          <w:szCs w:val="28"/>
        </w:rPr>
        <w:t xml:space="preserve"> участники ЕГЭ должны соблюдать установленный порядок проведения ЕГЭ и следовать указаниям организаторов в аудитории.</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Во время экзамена участникам ЕГЭ запрещаются:</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w:t>
      </w:r>
      <w:r w:rsidRPr="006E3253">
        <w:rPr>
          <w:sz w:val="28"/>
          <w:szCs w:val="28"/>
        </w:rPr>
        <w:tab/>
        <w:t>разговоры;</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w:t>
      </w:r>
      <w:r w:rsidRPr="006E3253">
        <w:rPr>
          <w:sz w:val="28"/>
          <w:szCs w:val="28"/>
        </w:rPr>
        <w:tab/>
        <w:t>вставания с мест;</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w:t>
      </w:r>
      <w:r w:rsidRPr="006E3253">
        <w:rPr>
          <w:sz w:val="28"/>
          <w:szCs w:val="28"/>
        </w:rPr>
        <w:tab/>
        <w:t>пересаживания;</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w:t>
      </w:r>
      <w:r w:rsidRPr="006E3253">
        <w:rPr>
          <w:sz w:val="28"/>
          <w:szCs w:val="28"/>
        </w:rPr>
        <w:tab/>
        <w:t>обмен любыми материалами и предметами;</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w:t>
      </w:r>
      <w:r w:rsidRPr="006E3253">
        <w:rPr>
          <w:sz w:val="28"/>
          <w:szCs w:val="28"/>
        </w:rPr>
        <w:tab/>
        <w:t>хождение по ППЭ без сопровождения.</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Во время экзамена участникам ЕГЭ разрешается:</w:t>
      </w:r>
    </w:p>
    <w:p w:rsidR="006A2AA5" w:rsidRPr="006E3253" w:rsidRDefault="006A2AA5" w:rsidP="00222F3E">
      <w:pPr>
        <w:widowControl w:val="0"/>
        <w:numPr>
          <w:ilvl w:val="0"/>
          <w:numId w:val="11"/>
        </w:numPr>
        <w:autoSpaceDE w:val="0"/>
        <w:autoSpaceDN w:val="0"/>
        <w:adjustRightInd w:val="0"/>
        <w:ind w:left="0" w:firstLine="720"/>
        <w:jc w:val="both"/>
        <w:rPr>
          <w:sz w:val="28"/>
          <w:szCs w:val="28"/>
        </w:rPr>
      </w:pPr>
      <w:r w:rsidRPr="006E3253">
        <w:rPr>
          <w:sz w:val="28"/>
          <w:szCs w:val="28"/>
        </w:rPr>
        <w:t>делать записи в КИМах;</w:t>
      </w:r>
    </w:p>
    <w:p w:rsidR="006A2AA5" w:rsidRPr="006E3253" w:rsidRDefault="006A2AA5" w:rsidP="00222F3E">
      <w:pPr>
        <w:widowControl w:val="0"/>
        <w:numPr>
          <w:ilvl w:val="0"/>
          <w:numId w:val="11"/>
        </w:numPr>
        <w:autoSpaceDE w:val="0"/>
        <w:autoSpaceDN w:val="0"/>
        <w:adjustRightInd w:val="0"/>
        <w:ind w:left="0" w:firstLine="720"/>
        <w:jc w:val="both"/>
        <w:rPr>
          <w:sz w:val="28"/>
          <w:szCs w:val="28"/>
        </w:rPr>
      </w:pPr>
      <w:r w:rsidRPr="006E3253">
        <w:rPr>
          <w:sz w:val="28"/>
          <w:szCs w:val="28"/>
        </w:rPr>
        <w:t>при нехватке места для записи в черновике получить у организатора в аудитории еще листы черновиков;</w:t>
      </w:r>
    </w:p>
    <w:p w:rsidR="006A2AA5" w:rsidRPr="006E3253" w:rsidRDefault="006A2AA5" w:rsidP="00222F3E">
      <w:pPr>
        <w:widowControl w:val="0"/>
        <w:numPr>
          <w:ilvl w:val="0"/>
          <w:numId w:val="11"/>
        </w:numPr>
        <w:autoSpaceDE w:val="0"/>
        <w:autoSpaceDN w:val="0"/>
        <w:adjustRightInd w:val="0"/>
        <w:ind w:left="0" w:firstLine="720"/>
        <w:jc w:val="both"/>
        <w:rPr>
          <w:sz w:val="28"/>
          <w:szCs w:val="28"/>
        </w:rPr>
      </w:pPr>
      <w:r w:rsidRPr="006E3253">
        <w:rPr>
          <w:sz w:val="28"/>
          <w:szCs w:val="28"/>
        </w:rPr>
        <w:t>при нехватке места для записи ответов на задания части С в бланке №2 получить у организатора в аудитории дополнительный бланк ответов №2. Записи на дополнительном бланке ответов №2 будут проверяться только в том случае, если основной бланк ответов № 2 заполнен полностью и сделана запись: «Смотри доп.бланк». По завершении заполнения очередного дополнительного бланка ответов №2 можно получить следующий.</w:t>
      </w:r>
    </w:p>
    <w:p w:rsidR="006A2AA5" w:rsidRPr="006E3253" w:rsidRDefault="006A2AA5" w:rsidP="00875DA4">
      <w:pPr>
        <w:widowControl w:val="0"/>
        <w:autoSpaceDE w:val="0"/>
        <w:autoSpaceDN w:val="0"/>
        <w:adjustRightInd w:val="0"/>
        <w:ind w:firstLine="720"/>
        <w:jc w:val="both"/>
        <w:rPr>
          <w:sz w:val="28"/>
          <w:szCs w:val="28"/>
        </w:rPr>
      </w:pPr>
      <w:r w:rsidRPr="006E3253">
        <w:rPr>
          <w:b/>
          <w:i/>
          <w:sz w:val="28"/>
          <w:szCs w:val="28"/>
        </w:rPr>
        <w:t xml:space="preserve">По окончании экзамена </w:t>
      </w:r>
      <w:r w:rsidRPr="006E3253">
        <w:rPr>
          <w:sz w:val="28"/>
          <w:szCs w:val="28"/>
        </w:rPr>
        <w:t xml:space="preserve">участник ЕГЭ сдает организатору в аудитории экзаменационные материалы. </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xml:space="preserve">Если участник ЕГЭ по состоянию здоровья не может завершить выполнение экзаменационной работы, он может досрочно удалиться с экзамена. </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Если участник ЕГЭ нарушит установленные правила поведения на ЕГЭ, его удаляют с экзамена.</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В этих случаях руководитель ППЭ оформляет акт, который передает на рассмотрение в ГЭК.</w:t>
      </w:r>
    </w:p>
    <w:p w:rsidR="006A2AA5" w:rsidRDefault="006A2AA5" w:rsidP="00875DA4">
      <w:pPr>
        <w:widowControl w:val="0"/>
        <w:autoSpaceDE w:val="0"/>
        <w:autoSpaceDN w:val="0"/>
        <w:adjustRightInd w:val="0"/>
        <w:ind w:firstLine="720"/>
        <w:jc w:val="center"/>
        <w:rPr>
          <w:b/>
          <w:sz w:val="28"/>
          <w:szCs w:val="28"/>
        </w:rPr>
      </w:pPr>
    </w:p>
    <w:p w:rsidR="006A2AA5" w:rsidRPr="006E3253" w:rsidRDefault="006A2AA5" w:rsidP="00875DA4">
      <w:pPr>
        <w:widowControl w:val="0"/>
        <w:autoSpaceDE w:val="0"/>
        <w:autoSpaceDN w:val="0"/>
        <w:adjustRightInd w:val="0"/>
        <w:ind w:firstLine="720"/>
        <w:jc w:val="center"/>
        <w:rPr>
          <w:b/>
          <w:sz w:val="28"/>
          <w:szCs w:val="28"/>
        </w:rPr>
      </w:pPr>
      <w:r w:rsidRPr="006E3253">
        <w:rPr>
          <w:b/>
          <w:sz w:val="28"/>
          <w:szCs w:val="28"/>
        </w:rPr>
        <w:t xml:space="preserve">10. МАТЕРИАЛЫ, РАЗРЕШЕННЫЕ </w:t>
      </w:r>
    </w:p>
    <w:p w:rsidR="006A2AA5" w:rsidRDefault="006A2AA5" w:rsidP="00875DA4">
      <w:pPr>
        <w:widowControl w:val="0"/>
        <w:autoSpaceDE w:val="0"/>
        <w:autoSpaceDN w:val="0"/>
        <w:adjustRightInd w:val="0"/>
        <w:ind w:firstLine="720"/>
        <w:jc w:val="center"/>
        <w:rPr>
          <w:b/>
          <w:sz w:val="28"/>
          <w:szCs w:val="28"/>
        </w:rPr>
      </w:pPr>
      <w:r w:rsidRPr="006E3253">
        <w:rPr>
          <w:b/>
          <w:sz w:val="28"/>
          <w:szCs w:val="28"/>
        </w:rPr>
        <w:t>ДЛЯ ИСПОЛЬЗОВАНИЯ НА ЕГЭ</w:t>
      </w:r>
    </w:p>
    <w:p w:rsidR="006A2AA5" w:rsidRPr="006E3253" w:rsidRDefault="006A2AA5" w:rsidP="00875DA4">
      <w:pPr>
        <w:widowControl w:val="0"/>
        <w:autoSpaceDE w:val="0"/>
        <w:autoSpaceDN w:val="0"/>
        <w:adjustRightInd w:val="0"/>
        <w:ind w:firstLine="720"/>
        <w:jc w:val="center"/>
        <w:rPr>
          <w:b/>
          <w:sz w:val="28"/>
          <w:szCs w:val="28"/>
        </w:rPr>
      </w:pPr>
    </w:p>
    <w:p w:rsidR="006A2AA5" w:rsidRPr="006E3253" w:rsidRDefault="006A2AA5" w:rsidP="00222F3E">
      <w:pPr>
        <w:widowControl w:val="0"/>
        <w:autoSpaceDE w:val="0"/>
        <w:autoSpaceDN w:val="0"/>
        <w:adjustRightInd w:val="0"/>
        <w:ind w:firstLine="720"/>
        <w:jc w:val="both"/>
        <w:rPr>
          <w:sz w:val="28"/>
          <w:szCs w:val="28"/>
        </w:rPr>
      </w:pPr>
      <w:r w:rsidRPr="006E3253">
        <w:rPr>
          <w:sz w:val="28"/>
          <w:szCs w:val="28"/>
        </w:rPr>
        <w:t>Участникам ЕГЭ разрешено использовать:</w:t>
      </w:r>
    </w:p>
    <w:p w:rsidR="006A2AA5" w:rsidRPr="006E3253" w:rsidRDefault="006A2AA5" w:rsidP="00222F3E">
      <w:pPr>
        <w:widowControl w:val="0"/>
        <w:numPr>
          <w:ilvl w:val="0"/>
          <w:numId w:val="9"/>
        </w:numPr>
        <w:autoSpaceDE w:val="0"/>
        <w:autoSpaceDN w:val="0"/>
        <w:adjustRightInd w:val="0"/>
        <w:ind w:left="0" w:firstLine="720"/>
        <w:jc w:val="both"/>
        <w:rPr>
          <w:sz w:val="28"/>
          <w:szCs w:val="28"/>
        </w:rPr>
      </w:pPr>
      <w:r w:rsidRPr="006E3253">
        <w:rPr>
          <w:sz w:val="28"/>
          <w:szCs w:val="28"/>
        </w:rPr>
        <w:t>на математике – линейку;</w:t>
      </w:r>
    </w:p>
    <w:p w:rsidR="006A2AA5" w:rsidRPr="006E3253" w:rsidRDefault="006A2AA5" w:rsidP="00222F3E">
      <w:pPr>
        <w:widowControl w:val="0"/>
        <w:numPr>
          <w:ilvl w:val="0"/>
          <w:numId w:val="9"/>
        </w:numPr>
        <w:autoSpaceDE w:val="0"/>
        <w:autoSpaceDN w:val="0"/>
        <w:adjustRightInd w:val="0"/>
        <w:ind w:left="0" w:firstLine="720"/>
        <w:jc w:val="both"/>
        <w:rPr>
          <w:sz w:val="28"/>
          <w:szCs w:val="28"/>
        </w:rPr>
      </w:pPr>
      <w:r w:rsidRPr="006E3253">
        <w:rPr>
          <w:sz w:val="28"/>
          <w:szCs w:val="28"/>
        </w:rPr>
        <w:t>на физике – линейку и непрограммируемый калькулятор;</w:t>
      </w:r>
    </w:p>
    <w:p w:rsidR="006A2AA5" w:rsidRPr="006E3253" w:rsidRDefault="006A2AA5" w:rsidP="00222F3E">
      <w:pPr>
        <w:widowControl w:val="0"/>
        <w:numPr>
          <w:ilvl w:val="0"/>
          <w:numId w:val="9"/>
        </w:numPr>
        <w:autoSpaceDE w:val="0"/>
        <w:autoSpaceDN w:val="0"/>
        <w:adjustRightInd w:val="0"/>
        <w:ind w:left="0" w:firstLine="720"/>
        <w:jc w:val="both"/>
        <w:rPr>
          <w:sz w:val="28"/>
          <w:szCs w:val="28"/>
        </w:rPr>
      </w:pPr>
      <w:r w:rsidRPr="006E3253">
        <w:rPr>
          <w:sz w:val="28"/>
          <w:szCs w:val="28"/>
        </w:rPr>
        <w:t>на химии – непрограммируемый калькулятор;</w:t>
      </w:r>
    </w:p>
    <w:p w:rsidR="006A2AA5" w:rsidRPr="006E3253" w:rsidRDefault="006A2AA5" w:rsidP="00222F3E">
      <w:pPr>
        <w:widowControl w:val="0"/>
        <w:numPr>
          <w:ilvl w:val="0"/>
          <w:numId w:val="9"/>
        </w:numPr>
        <w:autoSpaceDE w:val="0"/>
        <w:autoSpaceDN w:val="0"/>
        <w:adjustRightInd w:val="0"/>
        <w:ind w:left="0" w:firstLine="720"/>
        <w:jc w:val="both"/>
        <w:rPr>
          <w:sz w:val="28"/>
          <w:szCs w:val="28"/>
        </w:rPr>
      </w:pPr>
      <w:r w:rsidRPr="006E3253">
        <w:rPr>
          <w:sz w:val="28"/>
          <w:szCs w:val="28"/>
        </w:rPr>
        <w:t>на географии – линейку, транспортир, непрограммируемый калькулятор.</w:t>
      </w:r>
    </w:p>
    <w:p w:rsidR="006A2AA5" w:rsidRPr="006E3253" w:rsidRDefault="006A2AA5" w:rsidP="00875DA4">
      <w:pPr>
        <w:widowControl w:val="0"/>
        <w:autoSpaceDE w:val="0"/>
        <w:autoSpaceDN w:val="0"/>
        <w:adjustRightInd w:val="0"/>
        <w:ind w:firstLine="720"/>
        <w:jc w:val="both"/>
        <w:rPr>
          <w:sz w:val="28"/>
          <w:szCs w:val="28"/>
        </w:rPr>
      </w:pPr>
      <w:r>
        <w:rPr>
          <w:noProof/>
        </w:rPr>
      </w:r>
      <w:r w:rsidRPr="006217BF">
        <w:rPr>
          <w:sz w:val="28"/>
          <w:szCs w:val="28"/>
        </w:rPr>
        <w:pict>
          <v:group id="_x0000_s1046" editas="canvas" style="width:477pt;height:4in;mso-position-horizontal-relative:char;mso-position-vertical-relative:line" coordorigin="2279,9866" coordsize="7200,4320">
            <o:lock v:ext="edit" aspectratio="t"/>
            <v:shape id="_x0000_s1047" type="#_x0000_t75" style="position:absolute;left:2279;top:9866;width:7200;height:4320" o:preferrelative="f">
              <v:fill o:detectmouseclick="t"/>
              <v:path o:extrusionok="t" o:connecttype="none"/>
              <o:lock v:ext="edit" text="t"/>
            </v:shape>
            <v:rect id="_x0000_s1048" style="position:absolute;left:2822;top:10001;width:2446;height:1755">
              <v:shadow on="t" opacity=".5" offset="6pt,6pt"/>
              <v:textbox style="mso-next-textbox:#_x0000_s1048">
                <w:txbxContent>
                  <w:p w:rsidR="006A2AA5" w:rsidRDefault="006A2AA5">
                    <w:r>
                      <w:t xml:space="preserve">             ЛИНЕЙКА</w:t>
                    </w:r>
                  </w:p>
                  <w:p w:rsidR="006A2AA5" w:rsidRPr="008305B6" w:rsidRDefault="006A2AA5" w:rsidP="008305B6">
                    <w:pPr>
                      <w:jc w:val="center"/>
                    </w:pPr>
                    <w:r w:rsidRPr="00E127DC">
                      <w:rPr>
                        <w:noProof/>
                      </w:rPr>
                      <w:pict>
                        <v:shape id="Рисунок 1" o:spid="_x0000_i1026" type="#_x0000_t75" style="width:97.5pt;height:93pt;visibility:visible">
                          <v:imagedata r:id="rId35" o:title=""/>
                        </v:shape>
                      </w:pict>
                    </w:r>
                  </w:p>
                </w:txbxContent>
              </v:textbox>
            </v:rect>
            <v:rect id="_x0000_s1049" style="position:absolute;left:6219;top:10001;width:2446;height:1755">
              <v:shadow on="t" opacity=".5" offset="6pt,6pt"/>
              <v:textbox style="mso-next-textbox:#_x0000_s1049">
                <w:txbxContent>
                  <w:p w:rsidR="006A2AA5" w:rsidRDefault="006A2AA5" w:rsidP="008305B6">
                    <w:pPr>
                      <w:jc w:val="center"/>
                    </w:pPr>
                    <w:r>
                      <w:t>ТРАНСПОРТИР</w:t>
                    </w:r>
                  </w:p>
                  <w:p w:rsidR="006A2AA5" w:rsidRPr="008305B6" w:rsidRDefault="006A2AA5" w:rsidP="008305B6">
                    <w:pPr>
                      <w:jc w:val="center"/>
                    </w:pPr>
                    <w:r w:rsidRPr="00E127DC">
                      <w:rPr>
                        <w:noProof/>
                      </w:rPr>
                      <w:pict>
                        <v:shape id="Рисунок 2" o:spid="_x0000_i1028" type="#_x0000_t75" style="width:113.25pt;height:96pt;visibility:visible">
                          <v:imagedata r:id="rId36" o:title=""/>
                        </v:shape>
                      </w:pict>
                    </w:r>
                  </w:p>
                </w:txbxContent>
              </v:textbox>
            </v:rect>
            <v:rect id="_x0000_s1050" style="position:absolute;left:2822;top:12026;width:2446;height:1755">
              <v:shadow on="t" opacity=".5" offset="6pt,6pt"/>
              <v:textbox style="mso-next-textbox:#_x0000_s1050">
                <w:txbxContent>
                  <w:p w:rsidR="006A2AA5" w:rsidRDefault="006A2AA5">
                    <w:r>
                      <w:t xml:space="preserve">       непрограммируемый</w:t>
                    </w:r>
                  </w:p>
                  <w:p w:rsidR="006A2AA5" w:rsidRDefault="006A2AA5" w:rsidP="008305B6">
                    <w:pPr>
                      <w:jc w:val="center"/>
                    </w:pPr>
                    <w:r>
                      <w:t>калькулятор</w:t>
                    </w:r>
                  </w:p>
                  <w:p w:rsidR="006A2AA5" w:rsidRPr="008305B6" w:rsidRDefault="006A2AA5" w:rsidP="008305B6">
                    <w:pPr>
                      <w:jc w:val="center"/>
                    </w:pPr>
                    <w:r w:rsidRPr="00E127DC">
                      <w:rPr>
                        <w:noProof/>
                      </w:rPr>
                      <w:pict>
                        <v:shape id="Рисунок 3" o:spid="_x0000_i1030" type="#_x0000_t75" style="width:88.5pt;height:73.5pt;visibility:visible">
                          <v:imagedata r:id="rId37" o:title=""/>
                        </v:shape>
                      </w:pict>
                    </w:r>
                  </w:p>
                </w:txbxContent>
              </v:textbox>
            </v:rect>
            <v:rect id="_x0000_s1051" style="position:absolute;left:6219;top:12026;width:2446;height:1755">
              <v:shadow on="t" opacity=".5" offset="6pt,6pt"/>
              <v:textbox style="mso-next-textbox:#_x0000_s1051">
                <w:txbxContent>
                  <w:p w:rsidR="006A2AA5" w:rsidRDefault="006A2AA5" w:rsidP="008305B6">
                    <w:pPr>
                      <w:jc w:val="center"/>
                    </w:pPr>
                    <w:r>
                      <w:t>черная гелевая ручка</w:t>
                    </w:r>
                  </w:p>
                  <w:p w:rsidR="006A2AA5" w:rsidRPr="008305B6" w:rsidRDefault="006A2AA5" w:rsidP="008305B6">
                    <w:pPr>
                      <w:jc w:val="center"/>
                    </w:pPr>
                    <w:r w:rsidRPr="00E127DC">
                      <w:rPr>
                        <w:noProof/>
                      </w:rPr>
                      <w:pict>
                        <v:shape id="Рисунок 4" o:spid="_x0000_i1032" type="#_x0000_t75" style="width:69pt;height:94.5pt;visibility:visible">
                          <v:imagedata r:id="rId38" o:title=""/>
                        </v:shape>
                      </w:pict>
                    </w:r>
                  </w:p>
                </w:txbxContent>
              </v:textbox>
            </v:rect>
            <w10:anchorlock/>
          </v:group>
        </w:pic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Калькуляторы должны обеспечивать арифметические вычисления (сложение, вычитание, умножение, деление, извлечение корня) и вычисление тригонометрических функций (</w:t>
      </w:r>
      <w:r w:rsidRPr="006E3253">
        <w:rPr>
          <w:sz w:val="28"/>
          <w:szCs w:val="28"/>
          <w:lang w:val="en-US"/>
        </w:rPr>
        <w:t>sin</w:t>
      </w:r>
      <w:r w:rsidRPr="006E3253">
        <w:rPr>
          <w:sz w:val="28"/>
          <w:szCs w:val="28"/>
        </w:rPr>
        <w:t xml:space="preserve">, </w:t>
      </w:r>
      <w:r w:rsidRPr="006E3253">
        <w:rPr>
          <w:sz w:val="28"/>
          <w:szCs w:val="28"/>
          <w:lang w:val="en-US"/>
        </w:rPr>
        <w:t>cos</w:t>
      </w:r>
      <w:r w:rsidRPr="006E3253">
        <w:rPr>
          <w:sz w:val="28"/>
          <w:szCs w:val="28"/>
        </w:rPr>
        <w:t xml:space="preserve">, </w:t>
      </w:r>
      <w:r w:rsidRPr="006E3253">
        <w:rPr>
          <w:sz w:val="28"/>
          <w:szCs w:val="28"/>
          <w:lang w:val="en-US"/>
        </w:rPr>
        <w:t>tg</w:t>
      </w:r>
      <w:r w:rsidRPr="006E3253">
        <w:rPr>
          <w:sz w:val="28"/>
          <w:szCs w:val="28"/>
        </w:rPr>
        <w:t xml:space="preserve">, </w:t>
      </w:r>
      <w:r w:rsidRPr="006E3253">
        <w:rPr>
          <w:sz w:val="28"/>
          <w:szCs w:val="28"/>
          <w:lang w:val="en-US"/>
        </w:rPr>
        <w:t>ctg</w:t>
      </w:r>
      <w:r w:rsidRPr="006E3253">
        <w:rPr>
          <w:sz w:val="28"/>
          <w:szCs w:val="28"/>
        </w:rPr>
        <w:t xml:space="preserve">, </w:t>
      </w:r>
      <w:r w:rsidRPr="006E3253">
        <w:rPr>
          <w:sz w:val="28"/>
          <w:szCs w:val="28"/>
          <w:lang w:val="en-US"/>
        </w:rPr>
        <w:t>arcsin</w:t>
      </w:r>
      <w:r w:rsidRPr="006E3253">
        <w:rPr>
          <w:sz w:val="28"/>
          <w:szCs w:val="28"/>
        </w:rPr>
        <w:t xml:space="preserve">, </w:t>
      </w:r>
      <w:r w:rsidRPr="006E3253">
        <w:rPr>
          <w:sz w:val="28"/>
          <w:szCs w:val="28"/>
          <w:lang w:val="en-US"/>
        </w:rPr>
        <w:t>arcos</w:t>
      </w:r>
      <w:r w:rsidRPr="006E3253">
        <w:rPr>
          <w:sz w:val="28"/>
          <w:szCs w:val="28"/>
        </w:rPr>
        <w:t xml:space="preserve">, </w:t>
      </w:r>
      <w:r w:rsidRPr="006E3253">
        <w:rPr>
          <w:sz w:val="28"/>
          <w:szCs w:val="28"/>
          <w:lang w:val="en-US"/>
        </w:rPr>
        <w:t>arctg</w:t>
      </w:r>
      <w:r w:rsidRPr="006E3253">
        <w:rPr>
          <w:sz w:val="28"/>
          <w:szCs w:val="28"/>
        </w:rPr>
        <w:t xml:space="preserve">). </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xml:space="preserve">Калькуляторы не должны предоставлять возможность сохранения в своей памяти баз данных экзаменационных заданий и их решений, а также любой другой информации, знание которой прямо или косвенно проверяется на экзамене. </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Калькуляторы не должны предоставлять экзаменующемуся возможности получения извне информации во время сдачи экзамена. Их коммуникационные возможности не должны допускать беспроводного обмена информацией с любыми внешними источниками.</w:t>
      </w:r>
    </w:p>
    <w:p w:rsidR="006A2AA5" w:rsidRPr="006E3253" w:rsidRDefault="006A2AA5" w:rsidP="00875DA4">
      <w:pPr>
        <w:widowControl w:val="0"/>
        <w:autoSpaceDE w:val="0"/>
        <w:autoSpaceDN w:val="0"/>
        <w:adjustRightInd w:val="0"/>
        <w:ind w:firstLine="720"/>
        <w:jc w:val="both"/>
        <w:rPr>
          <w:b/>
          <w:i/>
          <w:sz w:val="28"/>
          <w:szCs w:val="28"/>
        </w:rPr>
      </w:pPr>
      <w:r w:rsidRPr="006E3253">
        <w:rPr>
          <w:b/>
          <w:i/>
          <w:sz w:val="28"/>
          <w:szCs w:val="28"/>
        </w:rPr>
        <w:t>Все остальное, что не входит в данный перечень, иметь и (или) использовать на экзамене запрещено.</w:t>
      </w:r>
    </w:p>
    <w:p w:rsidR="006A2AA5" w:rsidRPr="006E3253" w:rsidRDefault="006A2AA5" w:rsidP="00875DA4">
      <w:pPr>
        <w:widowControl w:val="0"/>
        <w:autoSpaceDE w:val="0"/>
        <w:autoSpaceDN w:val="0"/>
        <w:adjustRightInd w:val="0"/>
        <w:ind w:firstLine="720"/>
        <w:jc w:val="center"/>
        <w:rPr>
          <w:b/>
          <w:sz w:val="28"/>
          <w:szCs w:val="28"/>
        </w:rPr>
      </w:pPr>
      <w:r>
        <w:rPr>
          <w:b/>
          <w:sz w:val="28"/>
          <w:szCs w:val="28"/>
        </w:rPr>
        <w:t>1</w:t>
      </w:r>
      <w:r w:rsidRPr="006E3253">
        <w:rPr>
          <w:b/>
          <w:sz w:val="28"/>
          <w:szCs w:val="28"/>
        </w:rPr>
        <w:t>1.</w:t>
      </w:r>
      <w:r w:rsidRPr="006E3253">
        <w:rPr>
          <w:b/>
          <w:i/>
          <w:sz w:val="28"/>
          <w:szCs w:val="28"/>
        </w:rPr>
        <w:t xml:space="preserve"> </w:t>
      </w:r>
      <w:r w:rsidRPr="006E3253">
        <w:rPr>
          <w:b/>
          <w:sz w:val="28"/>
          <w:szCs w:val="28"/>
        </w:rPr>
        <w:t xml:space="preserve">МАТЕРИАЛЫ, ЗАПРЕЩЕННЫЕ </w:t>
      </w:r>
    </w:p>
    <w:p w:rsidR="006A2AA5" w:rsidRPr="006E3253" w:rsidRDefault="006A2AA5" w:rsidP="00875DA4">
      <w:pPr>
        <w:widowControl w:val="0"/>
        <w:autoSpaceDE w:val="0"/>
        <w:autoSpaceDN w:val="0"/>
        <w:adjustRightInd w:val="0"/>
        <w:ind w:firstLine="720"/>
        <w:jc w:val="center"/>
        <w:rPr>
          <w:sz w:val="28"/>
          <w:szCs w:val="28"/>
        </w:rPr>
      </w:pPr>
      <w:r w:rsidRPr="006E3253">
        <w:rPr>
          <w:b/>
          <w:sz w:val="28"/>
          <w:szCs w:val="28"/>
        </w:rPr>
        <w:t>ДЛЯ ИСПОЛЬЗОВАНИЯ НА ЕГЭ</w:t>
      </w:r>
    </w:p>
    <w:p w:rsidR="006A2AA5" w:rsidRPr="006E3253" w:rsidRDefault="006A2AA5" w:rsidP="00875DA4">
      <w:pPr>
        <w:widowControl w:val="0"/>
        <w:autoSpaceDE w:val="0"/>
        <w:autoSpaceDN w:val="0"/>
        <w:adjustRightInd w:val="0"/>
        <w:ind w:firstLine="720"/>
        <w:jc w:val="center"/>
        <w:rPr>
          <w:sz w:val="28"/>
          <w:szCs w:val="28"/>
        </w:rPr>
      </w:pP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xml:space="preserve">Участникам ЕГЭ во время проведения ЕГЭ запрещается иметь при себе и (или) использовать: </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мобильные телефоны и иные средства связи;</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любые электронно-вычислительные устройства и справочные материалы и устройства, кроме тех, которые утверждены Рособрнадзором в качестве дополнительных устройств и материалов, используемых по отдельным предметам.</w:t>
      </w: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r>
        <w:rPr>
          <w:noProof/>
        </w:rPr>
        <w:pict>
          <v:rect id="_x0000_s1052" style="position:absolute;left:0;text-align:left;margin-left:36pt;margin-top:9.35pt;width:414pt;height:162pt;z-index:251662336">
            <v:shadow on="t" opacity=".5" offset="6pt,6pt"/>
            <v:textbox style="mso-next-textbox:#_x0000_s1052">
              <w:txbxContent>
                <w:p w:rsidR="006A2AA5" w:rsidRDefault="006A2AA5" w:rsidP="000525C8">
                  <w:pPr>
                    <w:jc w:val="center"/>
                    <w:rPr>
                      <w:b/>
                      <w:sz w:val="28"/>
                      <w:szCs w:val="28"/>
                    </w:rPr>
                  </w:pPr>
                  <w:r>
                    <w:rPr>
                      <w:b/>
                      <w:sz w:val="28"/>
                      <w:szCs w:val="28"/>
                    </w:rPr>
                    <w:t>Иметь и (или) исп</w:t>
                  </w:r>
                  <w:r w:rsidRPr="008305B6">
                    <w:rPr>
                      <w:b/>
                      <w:sz w:val="28"/>
                      <w:szCs w:val="28"/>
                    </w:rPr>
                    <w:t>ользовать мобильны</w:t>
                  </w:r>
                  <w:r>
                    <w:rPr>
                      <w:b/>
                      <w:sz w:val="28"/>
                      <w:szCs w:val="28"/>
                    </w:rPr>
                    <w:t>е</w:t>
                  </w:r>
                  <w:r w:rsidRPr="008305B6">
                    <w:rPr>
                      <w:b/>
                      <w:sz w:val="28"/>
                      <w:szCs w:val="28"/>
                    </w:rPr>
                    <w:t xml:space="preserve"> телефон</w:t>
                  </w:r>
                  <w:r>
                    <w:rPr>
                      <w:b/>
                      <w:sz w:val="28"/>
                      <w:szCs w:val="28"/>
                    </w:rPr>
                    <w:t>ы</w:t>
                  </w:r>
                  <w:r w:rsidRPr="008305B6">
                    <w:rPr>
                      <w:b/>
                      <w:sz w:val="28"/>
                      <w:szCs w:val="28"/>
                    </w:rPr>
                    <w:t xml:space="preserve"> </w:t>
                  </w:r>
                </w:p>
                <w:p w:rsidR="006A2AA5" w:rsidRDefault="006A2AA5" w:rsidP="000525C8">
                  <w:pPr>
                    <w:jc w:val="center"/>
                    <w:rPr>
                      <w:b/>
                      <w:sz w:val="28"/>
                      <w:szCs w:val="28"/>
                    </w:rPr>
                  </w:pPr>
                  <w:r w:rsidRPr="008305B6">
                    <w:rPr>
                      <w:b/>
                      <w:sz w:val="28"/>
                      <w:szCs w:val="28"/>
                    </w:rPr>
                    <w:t>во время проведения ЕГЭ запрещено!!!</w:t>
                  </w:r>
                </w:p>
                <w:p w:rsidR="006A2AA5" w:rsidRPr="008305B6" w:rsidRDefault="006A2AA5" w:rsidP="000525C8">
                  <w:pPr>
                    <w:jc w:val="center"/>
                    <w:rPr>
                      <w:b/>
                      <w:sz w:val="28"/>
                      <w:szCs w:val="28"/>
                    </w:rPr>
                  </w:pPr>
                  <w:r w:rsidRPr="00E127DC">
                    <w:rPr>
                      <w:noProof/>
                    </w:rPr>
                    <w:pict>
                      <v:shape id="Рисунок 5" o:spid="_x0000_i1035" type="#_x0000_t75" alt="новый _мобильный перечеркнутый" style="width:115.5pt;height:116.25pt;visibility:visible">
                        <v:imagedata r:id="rId39" o:title=""/>
                      </v:shape>
                    </w:pict>
                  </w:r>
                </w:p>
              </w:txbxContent>
            </v:textbox>
          </v:rect>
        </w:pict>
      </w: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p>
    <w:p w:rsidR="006A2AA5" w:rsidRDefault="006A2AA5" w:rsidP="00875DA4">
      <w:pPr>
        <w:widowControl w:val="0"/>
        <w:autoSpaceDE w:val="0"/>
        <w:autoSpaceDN w:val="0"/>
        <w:adjustRightInd w:val="0"/>
        <w:ind w:firstLine="720"/>
        <w:jc w:val="both"/>
        <w:rPr>
          <w:b/>
          <w:i/>
          <w:sz w:val="28"/>
          <w:szCs w:val="28"/>
        </w:rPr>
      </w:pPr>
    </w:p>
    <w:p w:rsidR="006A2AA5" w:rsidRPr="006E3253" w:rsidRDefault="006A2AA5" w:rsidP="00875DA4">
      <w:pPr>
        <w:widowControl w:val="0"/>
        <w:autoSpaceDE w:val="0"/>
        <w:autoSpaceDN w:val="0"/>
        <w:adjustRightInd w:val="0"/>
        <w:ind w:firstLine="720"/>
        <w:jc w:val="both"/>
        <w:rPr>
          <w:sz w:val="28"/>
          <w:szCs w:val="28"/>
        </w:rPr>
      </w:pPr>
      <w:r w:rsidRPr="006E3253">
        <w:rPr>
          <w:b/>
          <w:i/>
          <w:sz w:val="28"/>
          <w:szCs w:val="28"/>
        </w:rPr>
        <w:t>При установлении случаев наличия и (или) использования мобильных телефонов</w:t>
      </w:r>
      <w:r w:rsidRPr="006E3253">
        <w:rPr>
          <w:b/>
          <w:sz w:val="28"/>
          <w:szCs w:val="28"/>
        </w:rPr>
        <w:t xml:space="preserve">, </w:t>
      </w:r>
      <w:r w:rsidRPr="006E3253">
        <w:rPr>
          <w:sz w:val="28"/>
          <w:szCs w:val="28"/>
        </w:rPr>
        <w:t xml:space="preserve">иных средств связи, электронно-вычислительной техники во время проведения ЕГЭ участниками ЕГЭ, </w:t>
      </w:r>
      <w:r w:rsidRPr="006E3253">
        <w:rPr>
          <w:b/>
          <w:i/>
          <w:sz w:val="28"/>
          <w:szCs w:val="28"/>
        </w:rPr>
        <w:t>уполномоченные представители</w:t>
      </w:r>
      <w:r w:rsidRPr="006E3253">
        <w:rPr>
          <w:i/>
          <w:sz w:val="28"/>
          <w:szCs w:val="28"/>
        </w:rPr>
        <w:t xml:space="preserve"> </w:t>
      </w:r>
      <w:r w:rsidRPr="00E93D6A">
        <w:rPr>
          <w:b/>
          <w:i/>
          <w:sz w:val="28"/>
          <w:szCs w:val="28"/>
        </w:rPr>
        <w:t>ГЭК</w:t>
      </w:r>
      <w:r w:rsidRPr="006E3253">
        <w:rPr>
          <w:i/>
          <w:sz w:val="28"/>
          <w:szCs w:val="28"/>
        </w:rPr>
        <w:t xml:space="preserve"> </w:t>
      </w:r>
      <w:r w:rsidRPr="006E3253">
        <w:rPr>
          <w:b/>
          <w:i/>
          <w:sz w:val="28"/>
          <w:szCs w:val="28"/>
        </w:rPr>
        <w:t>удаляют их из ППЭ</w:t>
      </w:r>
      <w:r w:rsidRPr="006E3253">
        <w:rPr>
          <w:sz w:val="28"/>
          <w:szCs w:val="28"/>
        </w:rPr>
        <w:t xml:space="preserve"> и составляют акт об удалении.</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xml:space="preserve">Организаторы, общественные наблюдатели и иные лица, присутствующие в ППЭ, также не могут пользоваться указанными средствами связи и электронно-вычислительной техникой. </w:t>
      </w:r>
    </w:p>
    <w:p w:rsidR="006A2AA5" w:rsidRPr="006E3253" w:rsidRDefault="006A2AA5" w:rsidP="00875DA4">
      <w:pPr>
        <w:widowControl w:val="0"/>
        <w:autoSpaceDE w:val="0"/>
        <w:autoSpaceDN w:val="0"/>
        <w:adjustRightInd w:val="0"/>
        <w:ind w:firstLine="720"/>
        <w:jc w:val="both"/>
        <w:rPr>
          <w:b/>
          <w:i/>
          <w:sz w:val="28"/>
          <w:szCs w:val="28"/>
        </w:rPr>
      </w:pPr>
    </w:p>
    <w:p w:rsidR="006A2AA5" w:rsidRPr="006E3253" w:rsidRDefault="006A2AA5" w:rsidP="00875DA4">
      <w:pPr>
        <w:widowControl w:val="0"/>
        <w:autoSpaceDE w:val="0"/>
        <w:autoSpaceDN w:val="0"/>
        <w:adjustRightInd w:val="0"/>
        <w:ind w:firstLine="720"/>
        <w:jc w:val="center"/>
        <w:rPr>
          <w:b/>
          <w:sz w:val="28"/>
          <w:szCs w:val="28"/>
        </w:rPr>
      </w:pPr>
      <w:r w:rsidRPr="006E3253">
        <w:rPr>
          <w:b/>
          <w:sz w:val="28"/>
          <w:szCs w:val="28"/>
        </w:rPr>
        <w:t xml:space="preserve">12. ОСОБЕННОСТИ ПРОВЕДЕНИЯ ЕГЭ ДЛЯ УЧАСТНИКОВ ЕГЭ С ОГРАНИЧЕННЫМИ ВОЗМОЖНОСТЯМИ ЗДОРОВЬЯ </w:t>
      </w:r>
    </w:p>
    <w:p w:rsidR="006A2AA5" w:rsidRPr="006E3253" w:rsidRDefault="006A2AA5" w:rsidP="00875DA4">
      <w:pPr>
        <w:widowControl w:val="0"/>
        <w:autoSpaceDE w:val="0"/>
        <w:autoSpaceDN w:val="0"/>
        <w:adjustRightInd w:val="0"/>
        <w:ind w:firstLine="720"/>
        <w:jc w:val="center"/>
        <w:rPr>
          <w:sz w:val="28"/>
          <w:szCs w:val="28"/>
        </w:rPr>
      </w:pPr>
    </w:p>
    <w:p w:rsidR="006A2AA5" w:rsidRPr="006E3253" w:rsidRDefault="006A2AA5" w:rsidP="00875DA4">
      <w:pPr>
        <w:pStyle w:val="ConsPlusTitle"/>
        <w:ind w:firstLine="720"/>
        <w:jc w:val="both"/>
        <w:rPr>
          <w:rFonts w:ascii="Times New Roman" w:hAnsi="Times New Roman" w:cs="Times New Roman"/>
          <w:b w:val="0"/>
          <w:sz w:val="28"/>
          <w:szCs w:val="28"/>
        </w:rPr>
      </w:pPr>
      <w:r>
        <w:rPr>
          <w:rFonts w:ascii="Times New Roman" w:hAnsi="Times New Roman" w:cs="Times New Roman"/>
          <w:b w:val="0"/>
          <w:sz w:val="28"/>
          <w:szCs w:val="28"/>
        </w:rPr>
        <w:t>Д</w:t>
      </w:r>
      <w:r w:rsidRPr="006E3253">
        <w:rPr>
          <w:rFonts w:ascii="Times New Roman" w:hAnsi="Times New Roman" w:cs="Times New Roman"/>
          <w:b w:val="0"/>
          <w:sz w:val="28"/>
          <w:szCs w:val="28"/>
        </w:rPr>
        <w:t>ля участников с ограниченными возможностями здоровья (далее – ОВЗ) ЕГЭ организуется с учетом особенностей психофизического развития, индивидуальных возможностей выпускников и состояния их здоровья. Материально-технические условия проведения экзамена должны обеспечивать возможность беспрепя</w:t>
      </w:r>
      <w:r>
        <w:rPr>
          <w:rFonts w:ascii="Times New Roman" w:hAnsi="Times New Roman" w:cs="Times New Roman"/>
          <w:b w:val="0"/>
          <w:sz w:val="28"/>
          <w:szCs w:val="28"/>
        </w:rPr>
        <w:t xml:space="preserve">тственного доступа участников </w:t>
      </w:r>
      <w:r w:rsidRPr="006E3253">
        <w:rPr>
          <w:rFonts w:ascii="Times New Roman" w:hAnsi="Times New Roman" w:cs="Times New Roman"/>
          <w:b w:val="0"/>
          <w:sz w:val="28"/>
          <w:szCs w:val="28"/>
        </w:rPr>
        <w:t xml:space="preserve"> с ОВЗ в аудитории, туалетные и иные помещения, а также их пребывания в указанных помещениях (наличие пандусов, поручней, расширенных дверных проемов, лифтов, при отсутствии лифтов аудитория должна располагаться на первом этаже; наличие специальных кресел и других приспособлений).</w:t>
      </w:r>
    </w:p>
    <w:p w:rsidR="006A2AA5" w:rsidRPr="006E3253" w:rsidRDefault="006A2AA5" w:rsidP="00875DA4">
      <w:pPr>
        <w:pStyle w:val="ConsPlusTitle"/>
        <w:ind w:firstLine="720"/>
        <w:jc w:val="both"/>
        <w:rPr>
          <w:rFonts w:ascii="Times New Roman" w:hAnsi="Times New Roman" w:cs="Times New Roman"/>
          <w:b w:val="0"/>
          <w:sz w:val="28"/>
          <w:szCs w:val="28"/>
        </w:rPr>
      </w:pPr>
      <w:r w:rsidRPr="006E3253">
        <w:rPr>
          <w:rFonts w:ascii="Times New Roman" w:hAnsi="Times New Roman" w:cs="Times New Roman"/>
          <w:b w:val="0"/>
          <w:sz w:val="28"/>
          <w:szCs w:val="28"/>
        </w:rPr>
        <w:t>Участники ЕГЭ с ОВЗ с учетом их индивидуальных особенностей могут в процессе сдачи экзамена пользоваться необходимыми им техническими средствами.</w:t>
      </w:r>
    </w:p>
    <w:p w:rsidR="006A2AA5" w:rsidRPr="006E3253" w:rsidRDefault="006A2AA5" w:rsidP="00875DA4">
      <w:pPr>
        <w:pStyle w:val="ConsPlusTitle"/>
        <w:ind w:firstLine="720"/>
        <w:jc w:val="both"/>
        <w:rPr>
          <w:rFonts w:ascii="Times New Roman" w:hAnsi="Times New Roman" w:cs="Times New Roman"/>
          <w:b w:val="0"/>
          <w:sz w:val="28"/>
          <w:szCs w:val="28"/>
        </w:rPr>
      </w:pPr>
      <w:r w:rsidRPr="006E3253">
        <w:rPr>
          <w:rFonts w:ascii="Times New Roman" w:hAnsi="Times New Roman" w:cs="Times New Roman"/>
          <w:b w:val="0"/>
          <w:sz w:val="28"/>
          <w:szCs w:val="28"/>
        </w:rPr>
        <w:t>Для глухих и слабослышащих участников ЕГЭ аудитории для проведения экзамена должны быть оборудованы звукоусиливающей аппаратурой как коллективного, так и индивидуального пользования.</w:t>
      </w:r>
    </w:p>
    <w:p w:rsidR="006A2AA5" w:rsidRPr="006E3253" w:rsidRDefault="006A2AA5" w:rsidP="00875DA4">
      <w:pPr>
        <w:pStyle w:val="ConsPlusTitle"/>
        <w:ind w:firstLine="720"/>
        <w:jc w:val="both"/>
        <w:rPr>
          <w:rFonts w:ascii="Times New Roman" w:hAnsi="Times New Roman" w:cs="Times New Roman"/>
          <w:b w:val="0"/>
          <w:sz w:val="28"/>
          <w:szCs w:val="28"/>
        </w:rPr>
      </w:pPr>
      <w:r w:rsidRPr="006E3253">
        <w:rPr>
          <w:rFonts w:ascii="Times New Roman" w:hAnsi="Times New Roman" w:cs="Times New Roman"/>
          <w:b w:val="0"/>
          <w:sz w:val="28"/>
          <w:szCs w:val="28"/>
        </w:rPr>
        <w:t>Для слепых участников ЕГЭ в ППЭ должно быть предусмотрено достаточное количество специальных принадлежностей для оформления ответов рельефно-точечным шрифтом Брайля в специально предусмотренной тетради.</w:t>
      </w:r>
    </w:p>
    <w:p w:rsidR="006A2AA5" w:rsidRPr="006E3253" w:rsidRDefault="006A2AA5" w:rsidP="00875DA4">
      <w:pPr>
        <w:pStyle w:val="ConsPlusTitle"/>
        <w:ind w:firstLine="720"/>
        <w:jc w:val="both"/>
        <w:rPr>
          <w:rFonts w:ascii="Times New Roman" w:hAnsi="Times New Roman" w:cs="Times New Roman"/>
          <w:b w:val="0"/>
          <w:sz w:val="28"/>
          <w:szCs w:val="28"/>
        </w:rPr>
      </w:pPr>
      <w:r w:rsidRPr="006E3253">
        <w:rPr>
          <w:rFonts w:ascii="Times New Roman" w:hAnsi="Times New Roman" w:cs="Times New Roman"/>
          <w:b w:val="0"/>
          <w:sz w:val="28"/>
          <w:szCs w:val="28"/>
        </w:rPr>
        <w:t>Для слабовидящих участников ЕГЭ в ППЭ должна быть предусмотрена возможность увеличения (копирование в увеличенном размере) бланков ЕГЭ, в аудиториях для проведения экзаменов должно быть предусмотрено наличие увеличительных устройств и индивидуальное равномерное освещение не менее 300 люкс.</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Для участников ЕГЭ с ОВЗ продолжительность экзамена увеличивается на 1,5 часа.</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Во время проведения экзамена для участников ЕГЭ с ОВЗ может быть организовано питание и перерывы для проведения необходимых медико-профилактических процедур.</w:t>
      </w:r>
    </w:p>
    <w:p w:rsidR="006A2AA5" w:rsidRPr="006E3253" w:rsidRDefault="006A2AA5" w:rsidP="00875DA4">
      <w:pPr>
        <w:autoSpaceDE w:val="0"/>
        <w:autoSpaceDN w:val="0"/>
        <w:adjustRightInd w:val="0"/>
        <w:ind w:firstLine="720"/>
        <w:jc w:val="both"/>
        <w:rPr>
          <w:sz w:val="28"/>
          <w:szCs w:val="28"/>
        </w:rPr>
      </w:pPr>
      <w:r w:rsidRPr="006E3253">
        <w:rPr>
          <w:sz w:val="28"/>
          <w:szCs w:val="28"/>
        </w:rPr>
        <w:t>Питание и перерывы для проведения необходимых медико-профилактических процедур во время проведения экзамена могут быть организованы также для выпускников, обучавшихся по состоянию здоровья на дому, в оздоровительных образовательных учреждениях санаторного типа для детей, нуждающихся в длительном лечении, находившихся в лечебно-профилактических учреждениях более четырех месяцев, предшествующих проведению ЕГЭ.</w:t>
      </w:r>
    </w:p>
    <w:p w:rsidR="006A2AA5" w:rsidRPr="006E3253" w:rsidRDefault="006A2AA5" w:rsidP="00875DA4">
      <w:pPr>
        <w:pStyle w:val="NormalWeb"/>
        <w:shd w:val="clear" w:color="auto" w:fill="FFFFFF"/>
        <w:tabs>
          <w:tab w:val="left" w:pos="540"/>
        </w:tabs>
        <w:spacing w:before="0" w:beforeAutospacing="0" w:after="0" w:afterAutospacing="0"/>
        <w:ind w:firstLine="720"/>
        <w:jc w:val="both"/>
        <w:rPr>
          <w:sz w:val="28"/>
          <w:szCs w:val="28"/>
        </w:rPr>
      </w:pPr>
      <w:r w:rsidRPr="006E3253">
        <w:rPr>
          <w:sz w:val="28"/>
          <w:szCs w:val="28"/>
        </w:rPr>
        <w:t>Во время экзамена в ППЭ организаторы оказывают выпускникам с ОВЗ необходимую помощь с учетом их индивидуальных особенностей:</w:t>
      </w:r>
    </w:p>
    <w:p w:rsidR="006A2AA5" w:rsidRPr="006E3253" w:rsidRDefault="006A2AA5" w:rsidP="00875DA4">
      <w:pPr>
        <w:pStyle w:val="NormalWeb"/>
        <w:shd w:val="clear" w:color="auto" w:fill="FFFFFF"/>
        <w:tabs>
          <w:tab w:val="left" w:pos="540"/>
        </w:tabs>
        <w:spacing w:before="0" w:beforeAutospacing="0" w:after="0" w:afterAutospacing="0"/>
        <w:ind w:firstLine="720"/>
        <w:jc w:val="both"/>
        <w:rPr>
          <w:sz w:val="28"/>
          <w:szCs w:val="28"/>
        </w:rPr>
      </w:pPr>
      <w:r w:rsidRPr="006E3253">
        <w:rPr>
          <w:sz w:val="28"/>
          <w:szCs w:val="28"/>
        </w:rPr>
        <w:t>- содействие в перемещении;</w:t>
      </w:r>
    </w:p>
    <w:p w:rsidR="006A2AA5" w:rsidRPr="006E3253" w:rsidRDefault="006A2AA5" w:rsidP="00875DA4">
      <w:pPr>
        <w:pStyle w:val="NormalWeb"/>
        <w:shd w:val="clear" w:color="auto" w:fill="FFFFFF"/>
        <w:tabs>
          <w:tab w:val="left" w:pos="540"/>
        </w:tabs>
        <w:spacing w:before="0" w:beforeAutospacing="0" w:after="0" w:afterAutospacing="0"/>
        <w:ind w:firstLine="720"/>
        <w:jc w:val="both"/>
        <w:rPr>
          <w:sz w:val="28"/>
          <w:szCs w:val="28"/>
        </w:rPr>
      </w:pPr>
      <w:r w:rsidRPr="006E3253">
        <w:rPr>
          <w:sz w:val="28"/>
          <w:szCs w:val="28"/>
        </w:rPr>
        <w:t>- оказание помощи в фиксации положения тела, ручки в кисти руки;</w:t>
      </w:r>
    </w:p>
    <w:p w:rsidR="006A2AA5" w:rsidRPr="006E3253" w:rsidRDefault="006A2AA5" w:rsidP="00875DA4">
      <w:pPr>
        <w:pStyle w:val="NormalWeb"/>
        <w:shd w:val="clear" w:color="auto" w:fill="FFFFFF"/>
        <w:tabs>
          <w:tab w:val="left" w:pos="540"/>
        </w:tabs>
        <w:spacing w:before="0" w:beforeAutospacing="0" w:after="0" w:afterAutospacing="0"/>
        <w:ind w:firstLine="720"/>
        <w:jc w:val="both"/>
        <w:rPr>
          <w:sz w:val="28"/>
          <w:szCs w:val="28"/>
        </w:rPr>
      </w:pPr>
      <w:r w:rsidRPr="006E3253">
        <w:rPr>
          <w:sz w:val="28"/>
          <w:szCs w:val="28"/>
        </w:rPr>
        <w:t>- вызов медперсонала;</w:t>
      </w:r>
    </w:p>
    <w:p w:rsidR="006A2AA5" w:rsidRPr="006E3253" w:rsidRDefault="006A2AA5" w:rsidP="00875DA4">
      <w:pPr>
        <w:pStyle w:val="NormalWeb"/>
        <w:shd w:val="clear" w:color="auto" w:fill="FFFFFF"/>
        <w:tabs>
          <w:tab w:val="left" w:pos="540"/>
        </w:tabs>
        <w:spacing w:before="0" w:beforeAutospacing="0" w:after="0" w:afterAutospacing="0"/>
        <w:ind w:firstLine="720"/>
        <w:jc w:val="both"/>
        <w:rPr>
          <w:sz w:val="28"/>
          <w:szCs w:val="28"/>
        </w:rPr>
      </w:pPr>
      <w:r w:rsidRPr="006E3253">
        <w:rPr>
          <w:sz w:val="28"/>
          <w:szCs w:val="28"/>
        </w:rPr>
        <w:t>- оказание неотложной медицинской помощи;</w:t>
      </w:r>
    </w:p>
    <w:p w:rsidR="006A2AA5" w:rsidRPr="006E3253" w:rsidRDefault="006A2AA5" w:rsidP="00875DA4">
      <w:pPr>
        <w:pStyle w:val="NormalWeb"/>
        <w:shd w:val="clear" w:color="auto" w:fill="FFFFFF"/>
        <w:tabs>
          <w:tab w:val="left" w:pos="540"/>
        </w:tabs>
        <w:spacing w:before="0" w:beforeAutospacing="0" w:after="0" w:afterAutospacing="0"/>
        <w:ind w:firstLine="720"/>
        <w:jc w:val="both"/>
        <w:rPr>
          <w:sz w:val="28"/>
          <w:szCs w:val="28"/>
        </w:rPr>
      </w:pPr>
      <w:r w:rsidRPr="006E3253">
        <w:rPr>
          <w:sz w:val="28"/>
          <w:szCs w:val="28"/>
        </w:rPr>
        <w:t>- помощь в общении с сотрудниками ППЭ (сурдоперевод – для глухих).</w:t>
      </w:r>
    </w:p>
    <w:p w:rsidR="006A2AA5" w:rsidRPr="006E3253" w:rsidRDefault="006A2AA5" w:rsidP="00875DA4">
      <w:pPr>
        <w:pStyle w:val="NormalWeb"/>
        <w:shd w:val="clear" w:color="auto" w:fill="FFFFFF"/>
        <w:tabs>
          <w:tab w:val="left" w:pos="540"/>
        </w:tabs>
        <w:spacing w:before="0" w:beforeAutospacing="0" w:after="0" w:afterAutospacing="0"/>
        <w:ind w:firstLine="720"/>
        <w:jc w:val="both"/>
        <w:rPr>
          <w:sz w:val="28"/>
          <w:szCs w:val="28"/>
        </w:rPr>
      </w:pPr>
      <w:r w:rsidRPr="006E3253">
        <w:rPr>
          <w:sz w:val="28"/>
          <w:szCs w:val="28"/>
        </w:rPr>
        <w:t>Список выпускников, имеющих хронические заболевания, и выпускников с ОВЗ с перечнем необходимых мероприятий находится у руководителя ППЭ и медицинского работника.</w:t>
      </w:r>
    </w:p>
    <w:p w:rsidR="006A2AA5" w:rsidRPr="006E3253" w:rsidRDefault="006A2AA5" w:rsidP="00875DA4">
      <w:pPr>
        <w:widowControl w:val="0"/>
        <w:autoSpaceDE w:val="0"/>
        <w:autoSpaceDN w:val="0"/>
        <w:adjustRightInd w:val="0"/>
        <w:ind w:firstLine="720"/>
        <w:jc w:val="both"/>
        <w:rPr>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Pr="006E3253" w:rsidRDefault="006A2AA5" w:rsidP="00875DA4">
      <w:pPr>
        <w:widowControl w:val="0"/>
        <w:autoSpaceDE w:val="0"/>
        <w:autoSpaceDN w:val="0"/>
        <w:adjustRightInd w:val="0"/>
        <w:ind w:firstLine="720"/>
        <w:jc w:val="center"/>
        <w:rPr>
          <w:b/>
          <w:sz w:val="28"/>
          <w:szCs w:val="28"/>
        </w:rPr>
      </w:pPr>
      <w:r w:rsidRPr="006E3253">
        <w:rPr>
          <w:b/>
          <w:sz w:val="28"/>
          <w:szCs w:val="28"/>
        </w:rPr>
        <w:t>13. ЗАДАНИЯ ЕГЭ</w:t>
      </w:r>
    </w:p>
    <w:p w:rsidR="006A2AA5" w:rsidRPr="006E3253" w:rsidRDefault="006A2AA5" w:rsidP="00875DA4">
      <w:pPr>
        <w:widowControl w:val="0"/>
        <w:autoSpaceDE w:val="0"/>
        <w:autoSpaceDN w:val="0"/>
        <w:adjustRightInd w:val="0"/>
        <w:ind w:firstLine="720"/>
        <w:jc w:val="center"/>
        <w:rPr>
          <w:sz w:val="28"/>
          <w:szCs w:val="28"/>
        </w:rPr>
      </w:pPr>
    </w:p>
    <w:p w:rsidR="006A2AA5" w:rsidRPr="006E3253" w:rsidRDefault="006A2AA5" w:rsidP="00875DA4">
      <w:pPr>
        <w:autoSpaceDE w:val="0"/>
        <w:autoSpaceDN w:val="0"/>
        <w:adjustRightInd w:val="0"/>
        <w:ind w:firstLine="720"/>
        <w:jc w:val="both"/>
        <w:rPr>
          <w:bCs/>
          <w:sz w:val="28"/>
          <w:szCs w:val="28"/>
        </w:rPr>
      </w:pPr>
      <w:r>
        <w:rPr>
          <w:noProof/>
        </w:rPr>
        <w:pict>
          <v:shape id="Рисунок 234" o:spid="_x0000_s1053" type="#_x0000_t75" alt="pic_22464" style="position:absolute;left:0;text-align:left;margin-left:0;margin-top:75.4pt;width:171pt;height:157.1pt;z-index:-251653120;visibility:visible" wrapcoords="-95 0 -95 21497 21600 21497 21600 0 -95 0">
            <v:imagedata r:id="rId40" o:title=""/>
            <w10:wrap type="tight"/>
          </v:shape>
        </w:pict>
      </w:r>
      <w:r w:rsidRPr="006E3253">
        <w:rPr>
          <w:b/>
          <w:i/>
          <w:sz w:val="28"/>
          <w:szCs w:val="28"/>
        </w:rPr>
        <w:t>Экзаменационные задания ЕГЭ</w:t>
      </w:r>
      <w:r w:rsidRPr="006E3253">
        <w:rPr>
          <w:sz w:val="28"/>
          <w:szCs w:val="28"/>
        </w:rPr>
        <w:t xml:space="preserve"> –</w:t>
      </w:r>
      <w:r>
        <w:rPr>
          <w:sz w:val="28"/>
          <w:szCs w:val="28"/>
        </w:rPr>
        <w:t>КИМ</w:t>
      </w:r>
      <w:r w:rsidRPr="006E3253">
        <w:rPr>
          <w:sz w:val="28"/>
          <w:szCs w:val="28"/>
        </w:rPr>
        <w:t xml:space="preserve">, разрабатываются </w:t>
      </w:r>
      <w:r w:rsidRPr="006E3253">
        <w:rPr>
          <w:bCs/>
          <w:sz w:val="28"/>
          <w:szCs w:val="28"/>
        </w:rPr>
        <w:t>на основе федерального компонента государственных образовательных стандартов начального общего, основного общего и среднего (полного) общего образования и обязательного минимума содержания среднего (полного) общего образования.</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Выполнение заданий КИМ позволяет установить уровень освоения участником ЕГЭ основных общеобразовательных программ.</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xml:space="preserve">КИМ разрабатываются </w:t>
      </w:r>
      <w:r>
        <w:rPr>
          <w:sz w:val="28"/>
          <w:szCs w:val="28"/>
        </w:rPr>
        <w:t>ФИПИ</w:t>
      </w:r>
      <w:r w:rsidRPr="006E3253">
        <w:rPr>
          <w:sz w:val="28"/>
          <w:szCs w:val="28"/>
        </w:rPr>
        <w:t xml:space="preserve"> в строгом соответствии со школьной программой.</w:t>
      </w:r>
    </w:p>
    <w:p w:rsidR="006A2AA5" w:rsidRPr="006E3253" w:rsidRDefault="006A2AA5" w:rsidP="00875DA4">
      <w:pPr>
        <w:widowControl w:val="0"/>
        <w:autoSpaceDE w:val="0"/>
        <w:autoSpaceDN w:val="0"/>
        <w:adjustRightInd w:val="0"/>
        <w:ind w:firstLine="720"/>
        <w:jc w:val="both"/>
        <w:rPr>
          <w:sz w:val="28"/>
          <w:szCs w:val="28"/>
        </w:rPr>
      </w:pPr>
      <w:r w:rsidRPr="006E3253">
        <w:rPr>
          <w:b/>
          <w:i/>
          <w:sz w:val="28"/>
          <w:szCs w:val="28"/>
        </w:rPr>
        <w:t>КИМ включают в себя задания 3-х типов:</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А – с выбором правильного ответа из четырех предложенных (заданий этого типа нет в ЕГЭ по математике, литературе и иностранным языкам);</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В – с кратким свободным ответом (словосочетание или число);</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С – с развернутым свободным ответом (словесное обоснование, математический вывод, эссе, доказательства, изложение собственной позиции).</w:t>
      </w:r>
    </w:p>
    <w:p w:rsidR="006A2AA5" w:rsidRPr="006E3253" w:rsidRDefault="006A2AA5" w:rsidP="00875DA4">
      <w:pPr>
        <w:widowControl w:val="0"/>
        <w:autoSpaceDE w:val="0"/>
        <w:autoSpaceDN w:val="0"/>
        <w:adjustRightInd w:val="0"/>
        <w:ind w:firstLine="720"/>
        <w:jc w:val="both"/>
        <w:rPr>
          <w:sz w:val="28"/>
          <w:szCs w:val="28"/>
        </w:rPr>
      </w:pPr>
    </w:p>
    <w:p w:rsidR="006A2AA5" w:rsidRPr="00ED09F6" w:rsidRDefault="006A2AA5" w:rsidP="00875DA4">
      <w:pPr>
        <w:tabs>
          <w:tab w:val="num" w:pos="-540"/>
        </w:tabs>
        <w:ind w:firstLine="720"/>
        <w:jc w:val="center"/>
        <w:rPr>
          <w:b/>
          <w:sz w:val="28"/>
          <w:szCs w:val="28"/>
        </w:rPr>
      </w:pPr>
      <w:r w:rsidRPr="00ED09F6">
        <w:rPr>
          <w:b/>
          <w:sz w:val="28"/>
          <w:szCs w:val="28"/>
        </w:rPr>
        <w:t>14. РЕЗУЛЬТАТЫ ЕГЭ</w:t>
      </w:r>
    </w:p>
    <w:p w:rsidR="006A2AA5" w:rsidRPr="00ED09F6" w:rsidRDefault="006A2AA5" w:rsidP="00875DA4">
      <w:pPr>
        <w:tabs>
          <w:tab w:val="num" w:pos="-540"/>
        </w:tabs>
        <w:ind w:firstLine="720"/>
        <w:jc w:val="both"/>
        <w:rPr>
          <w:bCs/>
          <w:sz w:val="28"/>
          <w:szCs w:val="28"/>
          <w:highlight w:val="yellow"/>
        </w:rPr>
      </w:pPr>
    </w:p>
    <w:p w:rsidR="006A2AA5" w:rsidRPr="00ED09F6" w:rsidRDefault="006A2AA5" w:rsidP="00875DA4">
      <w:pPr>
        <w:ind w:firstLine="720"/>
        <w:jc w:val="both"/>
        <w:rPr>
          <w:color w:val="1F262D"/>
          <w:sz w:val="28"/>
          <w:szCs w:val="28"/>
        </w:rPr>
      </w:pPr>
      <w:r w:rsidRPr="00ED09F6">
        <w:rPr>
          <w:color w:val="1F262D"/>
          <w:sz w:val="28"/>
          <w:szCs w:val="28"/>
        </w:rPr>
        <w:t>Для объективной оценки уровня выполненной работы каждого участника ЕГЭ, по сравнению с другими участниками экзамена, применяется специальная методика шкалирования результатов ЕГЭ.</w:t>
      </w:r>
    </w:p>
    <w:p w:rsidR="006A2AA5" w:rsidRPr="00ED09F6" w:rsidRDefault="006A2AA5" w:rsidP="00875DA4">
      <w:pPr>
        <w:ind w:firstLine="720"/>
        <w:jc w:val="both"/>
        <w:rPr>
          <w:color w:val="1F262D"/>
          <w:sz w:val="28"/>
          <w:szCs w:val="28"/>
        </w:rPr>
      </w:pPr>
      <w:r w:rsidRPr="00ED09F6">
        <w:rPr>
          <w:color w:val="1F262D"/>
          <w:sz w:val="28"/>
          <w:szCs w:val="28"/>
        </w:rPr>
        <w:t>Она разработана ведущими отечественными специалистами в области педагогических измерений на основе признанных международных тестологических моделей.</w:t>
      </w:r>
    </w:p>
    <w:p w:rsidR="006A2AA5" w:rsidRPr="00ED09F6" w:rsidRDefault="006A2AA5" w:rsidP="00875DA4">
      <w:pPr>
        <w:ind w:firstLine="720"/>
        <w:jc w:val="both"/>
        <w:rPr>
          <w:color w:val="1F262D"/>
          <w:sz w:val="28"/>
          <w:szCs w:val="28"/>
        </w:rPr>
      </w:pPr>
      <w:r w:rsidRPr="00ED09F6">
        <w:rPr>
          <w:rStyle w:val="Strong"/>
          <w:bCs/>
          <w:color w:val="1F262D"/>
          <w:sz w:val="28"/>
          <w:szCs w:val="28"/>
        </w:rPr>
        <w:t>В чем же суть процедуры шкалирования?</w:t>
      </w:r>
    </w:p>
    <w:p w:rsidR="006A2AA5" w:rsidRPr="00ED09F6" w:rsidRDefault="006A2AA5" w:rsidP="00875DA4">
      <w:pPr>
        <w:ind w:firstLine="720"/>
        <w:jc w:val="both"/>
        <w:rPr>
          <w:color w:val="1F262D"/>
          <w:sz w:val="28"/>
          <w:szCs w:val="28"/>
        </w:rPr>
      </w:pPr>
      <w:r w:rsidRPr="00ED09F6">
        <w:rPr>
          <w:color w:val="1F262D"/>
          <w:sz w:val="28"/>
          <w:szCs w:val="28"/>
        </w:rPr>
        <w:t xml:space="preserve">При проведении ЕГЭ в экзамене участвует множество выпускников из разных </w:t>
      </w:r>
      <w:r>
        <w:rPr>
          <w:color w:val="1F262D"/>
          <w:sz w:val="28"/>
          <w:szCs w:val="28"/>
        </w:rPr>
        <w:t>ОУ</w:t>
      </w:r>
      <w:r w:rsidRPr="00ED09F6">
        <w:rPr>
          <w:color w:val="1F262D"/>
          <w:sz w:val="28"/>
          <w:szCs w:val="28"/>
        </w:rPr>
        <w:t xml:space="preserve">. Они имеют неодинаковый уровень подготовки и выполняют многообразные варианты </w:t>
      </w:r>
      <w:hyperlink r:id="rId41" w:history="1">
        <w:r w:rsidRPr="00ED09F6">
          <w:rPr>
            <w:sz w:val="28"/>
            <w:szCs w:val="28"/>
          </w:rPr>
          <w:t>КИМ</w:t>
        </w:r>
      </w:hyperlink>
      <w:r w:rsidRPr="00ED09F6">
        <w:rPr>
          <w:sz w:val="28"/>
          <w:szCs w:val="28"/>
        </w:rPr>
        <w:t>.</w:t>
      </w:r>
      <w:r w:rsidRPr="00ED09F6">
        <w:rPr>
          <w:color w:val="1F262D"/>
          <w:sz w:val="28"/>
          <w:szCs w:val="28"/>
        </w:rPr>
        <w:t xml:space="preserve"> В связи с этим встает вопрос, как объективно оценить и, самое главное, сравнить уровень их подготовленности, ведь все выпускники имеют равные права при сдаче выпускных экзаменов и при поступлении в вуз или ссуз?</w:t>
      </w:r>
    </w:p>
    <w:p w:rsidR="006A2AA5" w:rsidRPr="00ED09F6" w:rsidRDefault="006A2AA5" w:rsidP="00875DA4">
      <w:pPr>
        <w:ind w:firstLine="720"/>
        <w:jc w:val="both"/>
        <w:rPr>
          <w:sz w:val="28"/>
          <w:szCs w:val="28"/>
        </w:rPr>
      </w:pPr>
      <w:r w:rsidRPr="00ED09F6">
        <w:rPr>
          <w:color w:val="1F262D"/>
          <w:sz w:val="28"/>
          <w:szCs w:val="28"/>
        </w:rPr>
        <w:t xml:space="preserve">В перечне терминов ЕГЭ существуют </w:t>
      </w:r>
      <w:r w:rsidRPr="00ED09F6">
        <w:rPr>
          <w:sz w:val="28"/>
          <w:szCs w:val="28"/>
        </w:rPr>
        <w:t xml:space="preserve">понятия </w:t>
      </w:r>
      <w:hyperlink r:id="rId42" w:history="1">
        <w:r w:rsidRPr="00ED09F6">
          <w:rPr>
            <w:sz w:val="28"/>
            <w:szCs w:val="28"/>
          </w:rPr>
          <w:t>«первичный балл»</w:t>
        </w:r>
      </w:hyperlink>
      <w:r w:rsidRPr="00ED09F6">
        <w:rPr>
          <w:sz w:val="28"/>
          <w:szCs w:val="28"/>
        </w:rPr>
        <w:t xml:space="preserve"> и </w:t>
      </w:r>
      <w:hyperlink r:id="rId43" w:history="1">
        <w:r w:rsidRPr="00ED09F6">
          <w:rPr>
            <w:sz w:val="28"/>
            <w:szCs w:val="28"/>
          </w:rPr>
          <w:t>«тестовый балл»</w:t>
        </w:r>
      </w:hyperlink>
      <w:r w:rsidRPr="00ED09F6">
        <w:rPr>
          <w:sz w:val="28"/>
          <w:szCs w:val="28"/>
        </w:rPr>
        <w:t>.</w:t>
      </w:r>
    </w:p>
    <w:p w:rsidR="006A2AA5" w:rsidRPr="00ED09F6" w:rsidRDefault="006A2AA5" w:rsidP="00875DA4">
      <w:pPr>
        <w:ind w:firstLine="720"/>
        <w:jc w:val="both"/>
        <w:rPr>
          <w:color w:val="1F262D"/>
          <w:sz w:val="28"/>
          <w:szCs w:val="28"/>
        </w:rPr>
      </w:pPr>
      <w:r w:rsidRPr="00ED09F6">
        <w:rPr>
          <w:color w:val="1F262D"/>
          <w:sz w:val="28"/>
          <w:szCs w:val="28"/>
        </w:rPr>
        <w:t xml:space="preserve">Шкалирование — это процедура перевода </w:t>
      </w:r>
      <w:hyperlink r:id="rId44" w:history="1">
        <w:r w:rsidRPr="00ED09F6">
          <w:rPr>
            <w:sz w:val="28"/>
            <w:szCs w:val="28"/>
          </w:rPr>
          <w:t>первичных баллов</w:t>
        </w:r>
      </w:hyperlink>
      <w:r w:rsidRPr="00ED09F6">
        <w:rPr>
          <w:sz w:val="28"/>
          <w:szCs w:val="28"/>
        </w:rPr>
        <w:t xml:space="preserve"> в </w:t>
      </w:r>
      <w:hyperlink r:id="rId45" w:history="1">
        <w:r w:rsidRPr="00ED09F6">
          <w:rPr>
            <w:sz w:val="28"/>
            <w:szCs w:val="28"/>
          </w:rPr>
          <w:t>тестовые</w:t>
        </w:r>
      </w:hyperlink>
      <w:r w:rsidRPr="00ED09F6">
        <w:rPr>
          <w:sz w:val="28"/>
          <w:szCs w:val="28"/>
        </w:rPr>
        <w:t xml:space="preserve">, </w:t>
      </w:r>
      <w:r w:rsidRPr="00ED09F6">
        <w:rPr>
          <w:color w:val="1F262D"/>
          <w:sz w:val="28"/>
          <w:szCs w:val="28"/>
        </w:rPr>
        <w:t>процесс формирования правил начисления тестовых баллов по результатам проведения экзаменов на основе статистических данных.</w:t>
      </w:r>
    </w:p>
    <w:p w:rsidR="006A2AA5" w:rsidRPr="00ED09F6" w:rsidRDefault="006A2AA5" w:rsidP="00875DA4">
      <w:pPr>
        <w:ind w:firstLine="720"/>
        <w:jc w:val="both"/>
        <w:rPr>
          <w:color w:val="1F262D"/>
          <w:sz w:val="28"/>
          <w:szCs w:val="28"/>
        </w:rPr>
      </w:pPr>
      <w:r w:rsidRPr="00ED09F6">
        <w:rPr>
          <w:color w:val="1F262D"/>
          <w:sz w:val="28"/>
          <w:szCs w:val="28"/>
        </w:rPr>
        <w:t>В методике шкалирования результ</w:t>
      </w:r>
      <w:r>
        <w:rPr>
          <w:color w:val="1F262D"/>
          <w:sz w:val="28"/>
          <w:szCs w:val="28"/>
        </w:rPr>
        <w:t>атов ЕГЭ, используемой в 2012 году</w:t>
      </w:r>
      <w:r w:rsidRPr="00ED09F6">
        <w:rPr>
          <w:color w:val="1F262D"/>
          <w:sz w:val="28"/>
          <w:szCs w:val="28"/>
        </w:rPr>
        <w:t xml:space="preserve">, реализуется поэтапное установление соответствия тестовых и первичных баллов для каждого общеобразовательного предмета, по которому проводится ЕГЭ. </w:t>
      </w:r>
    </w:p>
    <w:p w:rsidR="006A2AA5" w:rsidRPr="00ED09F6" w:rsidRDefault="006A2AA5" w:rsidP="00875DA4">
      <w:pPr>
        <w:ind w:firstLine="720"/>
        <w:jc w:val="both"/>
        <w:rPr>
          <w:color w:val="1F262D"/>
          <w:sz w:val="28"/>
          <w:szCs w:val="28"/>
        </w:rPr>
      </w:pPr>
      <w:r w:rsidRPr="00ED09F6">
        <w:rPr>
          <w:rStyle w:val="Strong"/>
          <w:bCs/>
          <w:color w:val="1F262D"/>
          <w:sz w:val="28"/>
          <w:szCs w:val="28"/>
        </w:rPr>
        <w:t>I этап</w:t>
      </w:r>
    </w:p>
    <w:p w:rsidR="006A2AA5" w:rsidRPr="00ED09F6" w:rsidRDefault="006A2AA5" w:rsidP="00875DA4">
      <w:pPr>
        <w:ind w:firstLine="720"/>
        <w:jc w:val="both"/>
        <w:rPr>
          <w:color w:val="1F262D"/>
          <w:sz w:val="28"/>
          <w:szCs w:val="28"/>
        </w:rPr>
      </w:pPr>
      <w:r w:rsidRPr="00ED09F6">
        <w:rPr>
          <w:color w:val="1F262D"/>
          <w:sz w:val="28"/>
          <w:szCs w:val="28"/>
        </w:rPr>
        <w:t xml:space="preserve">Сначала в диапазоне первичных баллов от нуля до максимального первичного балла для каждого общеобразовательного предмета ЕГЭ выбираются два значения первичных баллов: ПБ1 и ПБ2, разделяющие группы участников с различным уровнем подготовки по данному предмету. </w:t>
      </w:r>
    </w:p>
    <w:p w:rsidR="006A2AA5" w:rsidRPr="00ED09F6" w:rsidRDefault="006A2AA5" w:rsidP="00875DA4">
      <w:pPr>
        <w:ind w:firstLine="720"/>
        <w:jc w:val="both"/>
        <w:rPr>
          <w:color w:val="1F262D"/>
          <w:sz w:val="28"/>
          <w:szCs w:val="28"/>
        </w:rPr>
      </w:pPr>
      <w:r w:rsidRPr="00ED09F6">
        <w:rPr>
          <w:color w:val="1F262D"/>
          <w:sz w:val="28"/>
          <w:szCs w:val="28"/>
        </w:rPr>
        <w:t xml:space="preserve">Величина ПБ1 выбирается как наименьший первичный балл, получение которого свидетельствует об усвоении участником экзамена основных понятий и методов по соответствующему общеобразовательному предмету. Он определяется на основе экспертизы демонстрационного варианта по данному общеобразовательному предмету специалистами общего образования, ссузов и вузов различного профиля из разных субъектов РФ. Экспертиза осуществляется с учетом уровня сложности каждого задания и значимости проверяемого им содержания, умения, навыка, способа деятельности в контексте общеобразовательного предмета. При этом требования к значению ПБ1 соответствуют требованиям, которые использовались при определении ПБ1 прошлого года (для обеспечения эквивалентности шкал двух лет). </w:t>
      </w:r>
    </w:p>
    <w:p w:rsidR="006A2AA5" w:rsidRPr="00ED09F6" w:rsidRDefault="006A2AA5" w:rsidP="00875DA4">
      <w:pPr>
        <w:ind w:firstLine="720"/>
        <w:jc w:val="both"/>
        <w:rPr>
          <w:color w:val="1F262D"/>
          <w:sz w:val="28"/>
          <w:szCs w:val="28"/>
        </w:rPr>
      </w:pPr>
      <w:r w:rsidRPr="00ED09F6">
        <w:rPr>
          <w:color w:val="1F262D"/>
          <w:sz w:val="28"/>
          <w:szCs w:val="28"/>
        </w:rPr>
        <w:t xml:space="preserve">Величина ПБ2 определяется профессиональным сообществом как наименьший первичный балл, получение которого свидетельствует о высоком уровне подготовки участника экзамена, а именно, о наличии системных знаний, овладении комплексными умениями, способности выполнять творческие задания по соответствующему общеобразовательному предмету. </w:t>
      </w:r>
    </w:p>
    <w:p w:rsidR="006A2AA5" w:rsidRPr="00ED09F6" w:rsidRDefault="006A2AA5" w:rsidP="00875DA4">
      <w:pPr>
        <w:ind w:firstLine="720"/>
        <w:jc w:val="both"/>
        <w:rPr>
          <w:color w:val="1F262D"/>
          <w:sz w:val="28"/>
          <w:szCs w:val="28"/>
        </w:rPr>
      </w:pPr>
      <w:r w:rsidRPr="00ED09F6">
        <w:rPr>
          <w:color w:val="1F262D"/>
          <w:sz w:val="28"/>
          <w:szCs w:val="28"/>
        </w:rPr>
        <w:t>Если спецификация экзаменационного варианта не изменилась по сравнению с прошлым годом, то ПБ1 и ПБ2 также остаются неизменными. Если же структура экзаменационной работы или сложность заданий контрольных измерительных материалов поменялись, то устанавливаются новые значения ПБ1 и ПБ2 с учетом имеющихся изменений.</w:t>
      </w:r>
    </w:p>
    <w:p w:rsidR="006A2AA5" w:rsidRPr="00ED09F6" w:rsidRDefault="006A2AA5" w:rsidP="00875DA4">
      <w:pPr>
        <w:spacing w:line="240" w:lineRule="atLeast"/>
        <w:ind w:firstLine="720"/>
        <w:jc w:val="both"/>
        <w:rPr>
          <w:color w:val="1F262D"/>
          <w:sz w:val="28"/>
          <w:szCs w:val="28"/>
        </w:rPr>
      </w:pPr>
      <w:r w:rsidRPr="00ED09F6">
        <w:rPr>
          <w:rStyle w:val="Strong"/>
          <w:bCs/>
          <w:color w:val="1F262D"/>
          <w:sz w:val="28"/>
          <w:szCs w:val="28"/>
        </w:rPr>
        <w:t>II этап</w:t>
      </w:r>
    </w:p>
    <w:p w:rsidR="006A2AA5" w:rsidRPr="00ED09F6" w:rsidRDefault="006A2AA5" w:rsidP="00875DA4">
      <w:pPr>
        <w:spacing w:line="240" w:lineRule="atLeast"/>
        <w:ind w:firstLine="720"/>
        <w:jc w:val="both"/>
        <w:rPr>
          <w:color w:val="1F262D"/>
          <w:sz w:val="28"/>
          <w:szCs w:val="28"/>
        </w:rPr>
      </w:pPr>
      <w:r w:rsidRPr="00ED09F6">
        <w:rPr>
          <w:color w:val="1F262D"/>
          <w:sz w:val="28"/>
          <w:szCs w:val="28"/>
        </w:rPr>
        <w:t>Первичным баллам ПБ1 и ПБ2 ставятся в соответствие тестовые баллы ТБ1 и ТБ2 по каждому общеобразовательному предмету.</w:t>
      </w:r>
    </w:p>
    <w:p w:rsidR="006A2AA5" w:rsidRPr="00ED09F6" w:rsidRDefault="006A2AA5" w:rsidP="00875DA4">
      <w:pPr>
        <w:spacing w:line="240" w:lineRule="atLeast"/>
        <w:ind w:firstLine="720"/>
        <w:jc w:val="both"/>
        <w:rPr>
          <w:color w:val="1F262D"/>
          <w:sz w:val="28"/>
          <w:szCs w:val="28"/>
        </w:rPr>
      </w:pPr>
      <w:r w:rsidRPr="00ED09F6">
        <w:rPr>
          <w:color w:val="1F262D"/>
          <w:sz w:val="28"/>
          <w:szCs w:val="28"/>
        </w:rPr>
        <w:t>Для математики и русского языка (обязательных для сдачи ЕГЭ предметов) в качестве величин ТБ1 выбираются миним</w:t>
      </w:r>
      <w:r>
        <w:rPr>
          <w:color w:val="1F262D"/>
          <w:sz w:val="28"/>
          <w:szCs w:val="28"/>
        </w:rPr>
        <w:t>альные тестовые баллы ЕГЭ 2012 года</w:t>
      </w:r>
      <w:r w:rsidRPr="00ED09F6">
        <w:rPr>
          <w:color w:val="1F262D"/>
          <w:sz w:val="28"/>
          <w:szCs w:val="28"/>
        </w:rPr>
        <w:t>, установленные распоряжениями Рособрнадзора: математика — 24, русский язык — 36. Данные значения совпадают с минимальными балла</w:t>
      </w:r>
      <w:r>
        <w:rPr>
          <w:color w:val="1F262D"/>
          <w:sz w:val="28"/>
          <w:szCs w:val="28"/>
        </w:rPr>
        <w:t>ми ЕГЭ 2011 года</w:t>
      </w:r>
      <w:r w:rsidRPr="00ED09F6">
        <w:rPr>
          <w:color w:val="1F262D"/>
          <w:sz w:val="28"/>
          <w:szCs w:val="28"/>
        </w:rPr>
        <w:t xml:space="preserve"> по математике и русскому языку соответственно. </w:t>
      </w:r>
    </w:p>
    <w:p w:rsidR="006A2AA5" w:rsidRPr="00ED09F6" w:rsidRDefault="006A2AA5" w:rsidP="00875DA4">
      <w:pPr>
        <w:spacing w:line="240" w:lineRule="atLeast"/>
        <w:ind w:firstLine="720"/>
        <w:jc w:val="both"/>
        <w:rPr>
          <w:color w:val="1F262D"/>
          <w:sz w:val="28"/>
          <w:szCs w:val="28"/>
        </w:rPr>
      </w:pPr>
      <w:r w:rsidRPr="00ED09F6">
        <w:rPr>
          <w:color w:val="1F262D"/>
          <w:sz w:val="28"/>
          <w:szCs w:val="28"/>
        </w:rPr>
        <w:t xml:space="preserve">Тестовые баллы ТБ2 для русского языка и математики, а также тестовые баллы ТБ1 и ТБ2 для остальных общеобразовательных предметов (предметов по выбору) устанавливаются равными аналогичным баллам 2011 года. В таблице 1 представлены значения ПБ1 и ПБ2, ТБ1 и ТБ2 на 2012 год. </w:t>
      </w:r>
    </w:p>
    <w:p w:rsidR="006A2AA5" w:rsidRPr="00ED09F6" w:rsidRDefault="006A2AA5" w:rsidP="00875DA4">
      <w:pPr>
        <w:spacing w:line="240" w:lineRule="atLeast"/>
        <w:ind w:firstLine="720"/>
        <w:jc w:val="both"/>
        <w:rPr>
          <w:color w:val="1F262D"/>
          <w:sz w:val="28"/>
          <w:szCs w:val="28"/>
        </w:rPr>
      </w:pPr>
      <w:r w:rsidRPr="00ED09F6">
        <w:rPr>
          <w:color w:val="1F262D"/>
          <w:sz w:val="28"/>
          <w:szCs w:val="28"/>
        </w:rPr>
        <w:t>Необходимо подчеркнуть, что минимальные тестовые баллы, свидетельствующие об освоении школьного курса по предметам по выбору, устанавливаются Рособрнадзором после проведения основного экзамена и получения статистических данных по использовавшимся вариантам ЕГЭ 2012 года и по некоторым предметам могут не совпадать с ТБ1.</w:t>
      </w:r>
    </w:p>
    <w:p w:rsidR="006A2AA5" w:rsidRDefault="006A2AA5" w:rsidP="00875DA4">
      <w:pPr>
        <w:spacing w:line="240" w:lineRule="atLeast"/>
        <w:ind w:firstLine="720"/>
        <w:jc w:val="both"/>
        <w:rPr>
          <w:color w:val="1F262D"/>
          <w:sz w:val="28"/>
          <w:szCs w:val="28"/>
        </w:rPr>
      </w:pPr>
      <w:r w:rsidRPr="00ED09F6">
        <w:rPr>
          <w:color w:val="1F262D"/>
          <w:sz w:val="28"/>
          <w:szCs w:val="28"/>
        </w:rPr>
        <w:t>Таблица 1. Значения граничных первичных и тестовых баллов в 2012 г</w:t>
      </w:r>
      <w:r>
        <w:rPr>
          <w:color w:val="1F262D"/>
          <w:sz w:val="28"/>
          <w:szCs w:val="28"/>
        </w:rPr>
        <w:t>оду</w:t>
      </w:r>
      <w:r w:rsidRPr="00ED09F6">
        <w:rPr>
          <w:color w:val="1F262D"/>
          <w:sz w:val="28"/>
          <w:szCs w:val="28"/>
        </w:rPr>
        <w:t>.</w:t>
      </w:r>
    </w:p>
    <w:p w:rsidR="006A2AA5" w:rsidRPr="00ED09F6" w:rsidRDefault="006A2AA5" w:rsidP="00875DA4">
      <w:pPr>
        <w:spacing w:line="240" w:lineRule="atLeast"/>
        <w:ind w:firstLine="720"/>
        <w:jc w:val="both"/>
        <w:rPr>
          <w:color w:val="1F262D"/>
          <w:sz w:val="28"/>
          <w:szCs w:val="28"/>
        </w:rPr>
      </w:pPr>
    </w:p>
    <w:tbl>
      <w:tblPr>
        <w:tblW w:w="4311" w:type="pct"/>
        <w:tblInd w:w="419" w:type="dxa"/>
        <w:tblLayout w:type="fixed"/>
        <w:tblCellMar>
          <w:left w:w="0" w:type="dxa"/>
          <w:right w:w="0" w:type="dxa"/>
        </w:tblCellMar>
        <w:tblLook w:val="0000"/>
      </w:tblPr>
      <w:tblGrid>
        <w:gridCol w:w="2400"/>
        <w:gridCol w:w="1439"/>
        <w:gridCol w:w="1441"/>
        <w:gridCol w:w="1441"/>
        <w:gridCol w:w="1616"/>
      </w:tblGrid>
      <w:tr w:rsidR="006A2AA5" w:rsidRPr="00ED09F6">
        <w:tc>
          <w:tcPr>
            <w:tcW w:w="144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Default="006A2AA5" w:rsidP="00222F3E">
            <w:pPr>
              <w:spacing w:line="240" w:lineRule="atLeast"/>
              <w:rPr>
                <w:color w:val="1F262D"/>
              </w:rPr>
            </w:pPr>
            <w:r w:rsidRPr="00222F3E">
              <w:rPr>
                <w:rStyle w:val="Strong"/>
                <w:bCs/>
                <w:color w:val="1F262D"/>
              </w:rPr>
              <w:t>Предмет</w:t>
            </w:r>
          </w:p>
          <w:p w:rsidR="006A2AA5" w:rsidRPr="00222F3E" w:rsidRDefault="006A2AA5" w:rsidP="00222F3E"/>
        </w:tc>
        <w:tc>
          <w:tcPr>
            <w:tcW w:w="863"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rStyle w:val="Strong"/>
                <w:bCs/>
                <w:color w:val="1F262D"/>
              </w:rPr>
              <w:t>ПБ1</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rStyle w:val="Strong"/>
                <w:bCs/>
                <w:color w:val="1F262D"/>
              </w:rPr>
              <w:t>ТБ1</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rStyle w:val="Strong"/>
                <w:bCs/>
                <w:color w:val="1F262D"/>
              </w:rPr>
              <w:t>ПБ2</w:t>
            </w:r>
          </w:p>
        </w:tc>
        <w:tc>
          <w:tcPr>
            <w:tcW w:w="97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rStyle w:val="Strong"/>
                <w:bCs/>
                <w:color w:val="1F262D"/>
              </w:rPr>
              <w:t>ТБ2</w:t>
            </w:r>
          </w:p>
        </w:tc>
      </w:tr>
      <w:tr w:rsidR="006A2AA5" w:rsidRPr="00ED09F6">
        <w:tc>
          <w:tcPr>
            <w:tcW w:w="144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Русский язык</w:t>
            </w:r>
          </w:p>
        </w:tc>
        <w:tc>
          <w:tcPr>
            <w:tcW w:w="863"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17</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36</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54</w:t>
            </w:r>
          </w:p>
        </w:tc>
        <w:tc>
          <w:tcPr>
            <w:tcW w:w="97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73</w:t>
            </w:r>
          </w:p>
        </w:tc>
      </w:tr>
      <w:tr w:rsidR="006A2AA5" w:rsidRPr="00ED09F6">
        <w:tc>
          <w:tcPr>
            <w:tcW w:w="144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Математика</w:t>
            </w:r>
          </w:p>
        </w:tc>
        <w:tc>
          <w:tcPr>
            <w:tcW w:w="863"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5</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24</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15</w:t>
            </w:r>
          </w:p>
        </w:tc>
        <w:tc>
          <w:tcPr>
            <w:tcW w:w="97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63</w:t>
            </w:r>
          </w:p>
        </w:tc>
      </w:tr>
      <w:tr w:rsidR="006A2AA5" w:rsidRPr="00ED09F6">
        <w:tc>
          <w:tcPr>
            <w:tcW w:w="144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Обществознание</w:t>
            </w:r>
          </w:p>
        </w:tc>
        <w:tc>
          <w:tcPr>
            <w:tcW w:w="863"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15</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39</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48</w:t>
            </w:r>
          </w:p>
        </w:tc>
        <w:tc>
          <w:tcPr>
            <w:tcW w:w="97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72</w:t>
            </w:r>
          </w:p>
        </w:tc>
      </w:tr>
      <w:tr w:rsidR="006A2AA5" w:rsidRPr="00ED09F6">
        <w:tc>
          <w:tcPr>
            <w:tcW w:w="144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История</w:t>
            </w:r>
          </w:p>
        </w:tc>
        <w:tc>
          <w:tcPr>
            <w:tcW w:w="863"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13</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32</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46</w:t>
            </w:r>
          </w:p>
        </w:tc>
        <w:tc>
          <w:tcPr>
            <w:tcW w:w="97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72</w:t>
            </w:r>
          </w:p>
        </w:tc>
      </w:tr>
      <w:tr w:rsidR="006A2AA5" w:rsidRPr="00ED09F6">
        <w:tc>
          <w:tcPr>
            <w:tcW w:w="144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Физика</w:t>
            </w:r>
          </w:p>
        </w:tc>
        <w:tc>
          <w:tcPr>
            <w:tcW w:w="863"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12</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39</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33</w:t>
            </w:r>
          </w:p>
        </w:tc>
        <w:tc>
          <w:tcPr>
            <w:tcW w:w="97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62</w:t>
            </w:r>
          </w:p>
        </w:tc>
      </w:tr>
      <w:tr w:rsidR="006A2AA5" w:rsidRPr="00ED09F6">
        <w:tc>
          <w:tcPr>
            <w:tcW w:w="144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Химия</w:t>
            </w:r>
          </w:p>
        </w:tc>
        <w:tc>
          <w:tcPr>
            <w:tcW w:w="863"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14</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36</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58</w:t>
            </w:r>
          </w:p>
        </w:tc>
        <w:tc>
          <w:tcPr>
            <w:tcW w:w="97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80</w:t>
            </w:r>
          </w:p>
        </w:tc>
      </w:tr>
      <w:tr w:rsidR="006A2AA5" w:rsidRPr="00ED09F6">
        <w:tc>
          <w:tcPr>
            <w:tcW w:w="144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Биология</w:t>
            </w:r>
          </w:p>
        </w:tc>
        <w:tc>
          <w:tcPr>
            <w:tcW w:w="863"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17</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36</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60</w:t>
            </w:r>
          </w:p>
        </w:tc>
        <w:tc>
          <w:tcPr>
            <w:tcW w:w="97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79</w:t>
            </w:r>
          </w:p>
        </w:tc>
      </w:tr>
      <w:tr w:rsidR="006A2AA5" w:rsidRPr="00ED09F6">
        <w:tc>
          <w:tcPr>
            <w:tcW w:w="144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География</w:t>
            </w:r>
          </w:p>
        </w:tc>
        <w:tc>
          <w:tcPr>
            <w:tcW w:w="863"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14</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37</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44</w:t>
            </w:r>
          </w:p>
        </w:tc>
        <w:tc>
          <w:tcPr>
            <w:tcW w:w="97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69</w:t>
            </w:r>
          </w:p>
        </w:tc>
      </w:tr>
      <w:tr w:rsidR="006A2AA5" w:rsidRPr="00ED09F6">
        <w:tc>
          <w:tcPr>
            <w:tcW w:w="144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Информатика</w:t>
            </w:r>
          </w:p>
        </w:tc>
        <w:tc>
          <w:tcPr>
            <w:tcW w:w="863"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8</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45</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32</w:t>
            </w:r>
          </w:p>
        </w:tc>
        <w:tc>
          <w:tcPr>
            <w:tcW w:w="97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84</w:t>
            </w:r>
          </w:p>
        </w:tc>
      </w:tr>
      <w:tr w:rsidR="006A2AA5" w:rsidRPr="00ED09F6">
        <w:tc>
          <w:tcPr>
            <w:tcW w:w="144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Иностранные языки</w:t>
            </w:r>
          </w:p>
        </w:tc>
        <w:tc>
          <w:tcPr>
            <w:tcW w:w="863"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16</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20</w:t>
            </w:r>
          </w:p>
        </w:tc>
        <w:tc>
          <w:tcPr>
            <w:tcW w:w="864"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65</w:t>
            </w:r>
          </w:p>
        </w:tc>
        <w:tc>
          <w:tcPr>
            <w:tcW w:w="970" w:type="pct"/>
            <w:tcBorders>
              <w:top w:val="single" w:sz="6" w:space="0" w:color="ADB0C1"/>
              <w:left w:val="nil"/>
              <w:bottom w:val="single" w:sz="6" w:space="0" w:color="ADB0C1"/>
              <w:right w:val="nil"/>
            </w:tcBorders>
            <w:shd w:val="clear" w:color="auto" w:fill="D5E7C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82</w:t>
            </w:r>
          </w:p>
        </w:tc>
      </w:tr>
      <w:tr w:rsidR="006A2AA5" w:rsidRPr="00ED09F6">
        <w:tc>
          <w:tcPr>
            <w:tcW w:w="144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Литература</w:t>
            </w:r>
          </w:p>
        </w:tc>
        <w:tc>
          <w:tcPr>
            <w:tcW w:w="863"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8</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32</w:t>
            </w:r>
          </w:p>
        </w:tc>
        <w:tc>
          <w:tcPr>
            <w:tcW w:w="864"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rPr>
                <w:color w:val="1F262D"/>
              </w:rPr>
            </w:pPr>
            <w:r w:rsidRPr="00222F3E">
              <w:rPr>
                <w:color w:val="1F262D"/>
              </w:rPr>
              <w:t>36</w:t>
            </w:r>
          </w:p>
        </w:tc>
        <w:tc>
          <w:tcPr>
            <w:tcW w:w="970" w:type="pct"/>
            <w:tcBorders>
              <w:top w:val="single" w:sz="6" w:space="0" w:color="ADB0C1"/>
              <w:left w:val="nil"/>
              <w:bottom w:val="single" w:sz="6" w:space="0" w:color="ADB0C1"/>
              <w:right w:val="nil"/>
            </w:tcBorders>
            <w:shd w:val="clear" w:color="auto" w:fill="FFFFFF"/>
            <w:tcMar>
              <w:top w:w="75" w:type="dxa"/>
              <w:left w:w="300" w:type="dxa"/>
              <w:bottom w:w="75" w:type="dxa"/>
              <w:right w:w="300" w:type="dxa"/>
            </w:tcMar>
          </w:tcPr>
          <w:p w:rsidR="006A2AA5" w:rsidRPr="00222F3E" w:rsidRDefault="006A2AA5" w:rsidP="00222F3E">
            <w:pPr>
              <w:spacing w:line="240" w:lineRule="atLeast"/>
              <w:ind w:firstLine="60"/>
              <w:rPr>
                <w:color w:val="1F262D"/>
              </w:rPr>
            </w:pPr>
            <w:r w:rsidRPr="00222F3E">
              <w:rPr>
                <w:color w:val="1F262D"/>
              </w:rPr>
              <w:t>73</w:t>
            </w:r>
          </w:p>
        </w:tc>
      </w:tr>
    </w:tbl>
    <w:p w:rsidR="006A2AA5" w:rsidRDefault="006A2AA5" w:rsidP="00875DA4">
      <w:pPr>
        <w:spacing w:line="240" w:lineRule="atLeast"/>
        <w:ind w:firstLine="720"/>
        <w:rPr>
          <w:rStyle w:val="Strong"/>
          <w:bCs/>
          <w:color w:val="1F262D"/>
          <w:sz w:val="28"/>
          <w:szCs w:val="28"/>
        </w:rPr>
      </w:pPr>
    </w:p>
    <w:p w:rsidR="006A2AA5" w:rsidRPr="00D94573" w:rsidRDefault="006A2AA5" w:rsidP="00875DA4">
      <w:pPr>
        <w:spacing w:line="240" w:lineRule="atLeast"/>
        <w:ind w:firstLine="720"/>
        <w:rPr>
          <w:color w:val="1F262D"/>
          <w:sz w:val="28"/>
          <w:szCs w:val="28"/>
        </w:rPr>
      </w:pPr>
      <w:r w:rsidRPr="00D94573">
        <w:rPr>
          <w:rStyle w:val="Strong"/>
          <w:bCs/>
          <w:color w:val="1F262D"/>
          <w:sz w:val="28"/>
          <w:szCs w:val="28"/>
        </w:rPr>
        <w:t>III этап</w:t>
      </w:r>
    </w:p>
    <w:p w:rsidR="006A2AA5" w:rsidRPr="00D94573" w:rsidRDefault="006A2AA5" w:rsidP="00875DA4">
      <w:pPr>
        <w:spacing w:line="240" w:lineRule="atLeast"/>
        <w:ind w:firstLine="720"/>
        <w:jc w:val="both"/>
        <w:rPr>
          <w:color w:val="1F262D"/>
          <w:sz w:val="28"/>
          <w:szCs w:val="28"/>
        </w:rPr>
      </w:pPr>
      <w:r w:rsidRPr="00D94573">
        <w:rPr>
          <w:color w:val="1F262D"/>
          <w:sz w:val="28"/>
          <w:szCs w:val="28"/>
        </w:rPr>
        <w:t xml:space="preserve">По каждому общеобразовательному предмету определяется соответствие между первичным баллом и тестовым баллом на основе следующей процедуры. Первичному баллу 0 ставится в соответствие тестовый балл 0, а максимальному первичному баллу ПБmax ставится в соответствие тестовый балл 100. Все промежуточные первичные баллы между 0, ПБ1, ПБ2 и ПБmax переводятся в тестовые, пропорционально распределенные между соответствующими значениями тестовых баллов: 0, ТБ1, ТБ2 и 100. На рисунке 1 представлена получаемая зависимость. </w:t>
      </w:r>
    </w:p>
    <w:p w:rsidR="006A2AA5" w:rsidRDefault="006A2AA5" w:rsidP="00875DA4">
      <w:pPr>
        <w:spacing w:before="100" w:beforeAutospacing="1" w:after="100" w:afterAutospacing="1" w:line="336" w:lineRule="atLeast"/>
        <w:ind w:firstLine="720"/>
        <w:rPr>
          <w:rFonts w:ascii="Arial" w:hAnsi="Arial" w:cs="Arial"/>
          <w:color w:val="1F262D"/>
          <w:sz w:val="21"/>
          <w:szCs w:val="21"/>
        </w:rPr>
      </w:pPr>
      <w:r w:rsidRPr="006142CC">
        <w:rPr>
          <w:rFonts w:ascii="Arial" w:hAnsi="Arial" w:cs="Arial"/>
          <w:noProof/>
          <w:color w:val="1F262D"/>
          <w:sz w:val="21"/>
          <w:szCs w:val="21"/>
        </w:rPr>
        <w:pict>
          <v:shape id="Рисунок 7" o:spid="_x0000_i1036" type="#_x0000_t75" alt="ege3_graf_rezul" style="width:450pt;height:216.75pt;visibility:visible">
            <v:imagedata r:id="rId46" o:title=""/>
          </v:shape>
        </w:pict>
      </w:r>
    </w:p>
    <w:p w:rsidR="006A2AA5" w:rsidRDefault="006A2AA5" w:rsidP="00875DA4">
      <w:pPr>
        <w:spacing w:line="240" w:lineRule="atLeast"/>
        <w:ind w:firstLine="720"/>
        <w:jc w:val="both"/>
        <w:rPr>
          <w:color w:val="1F262D"/>
          <w:sz w:val="28"/>
          <w:szCs w:val="28"/>
        </w:rPr>
      </w:pPr>
      <w:r w:rsidRPr="00D94573">
        <w:rPr>
          <w:color w:val="1F262D"/>
          <w:sz w:val="28"/>
          <w:szCs w:val="28"/>
        </w:rPr>
        <w:t>Рис. 1. Соответствие между тестовыми и первичными баллами</w:t>
      </w:r>
    </w:p>
    <w:p w:rsidR="006A2AA5" w:rsidRPr="00D94573" w:rsidRDefault="006A2AA5" w:rsidP="00875DA4">
      <w:pPr>
        <w:spacing w:line="240" w:lineRule="atLeast"/>
        <w:ind w:firstLine="720"/>
        <w:jc w:val="both"/>
        <w:rPr>
          <w:color w:val="1F262D"/>
          <w:sz w:val="28"/>
          <w:szCs w:val="28"/>
        </w:rPr>
      </w:pPr>
    </w:p>
    <w:p w:rsidR="006A2AA5" w:rsidRPr="00D94573" w:rsidRDefault="006A2AA5" w:rsidP="00875DA4">
      <w:pPr>
        <w:spacing w:line="240" w:lineRule="atLeast"/>
        <w:ind w:firstLine="720"/>
        <w:jc w:val="both"/>
        <w:rPr>
          <w:color w:val="1F262D"/>
          <w:sz w:val="28"/>
          <w:szCs w:val="28"/>
        </w:rPr>
      </w:pPr>
      <w:r w:rsidRPr="00D94573">
        <w:rPr>
          <w:color w:val="1F262D"/>
          <w:sz w:val="28"/>
          <w:szCs w:val="28"/>
        </w:rPr>
        <w:t xml:space="preserve">Если промежуточные первичные баллы соответствуют дробным значениям тестовых, то производится округление тестового балла до ближайшего большего целого числа. </w:t>
      </w:r>
    </w:p>
    <w:p w:rsidR="006A2AA5" w:rsidRPr="00D94573" w:rsidRDefault="006A2AA5" w:rsidP="00875DA4">
      <w:pPr>
        <w:spacing w:line="240" w:lineRule="atLeast"/>
        <w:ind w:firstLine="720"/>
        <w:jc w:val="both"/>
        <w:rPr>
          <w:color w:val="1F262D"/>
          <w:sz w:val="28"/>
          <w:szCs w:val="28"/>
        </w:rPr>
      </w:pPr>
      <w:r>
        <w:rPr>
          <w:noProof/>
        </w:rPr>
        <w:pict>
          <v:shape id="Рисунок 236" o:spid="_x0000_s1054" type="#_x0000_t75" alt="100" style="position:absolute;left:0;text-align:left;margin-left:324pt;margin-top:15pt;width:171pt;height:169.3pt;z-index:-251651072;visibility:visible" wrapcoords="-95 0 -95 21504 21600 21504 21600 0 -95 0">
            <v:imagedata r:id="rId47" o:title="" cropright=".1875"/>
            <w10:wrap type="tight"/>
          </v:shape>
        </w:pict>
      </w:r>
      <w:r w:rsidRPr="00D94573">
        <w:rPr>
          <w:color w:val="1F262D"/>
          <w:sz w:val="28"/>
          <w:szCs w:val="28"/>
        </w:rPr>
        <w:t>Указанная процедура позволяет согласовывать тестовые баллы одинаково подготовленных участников 2011 и 2012 </w:t>
      </w:r>
      <w:r>
        <w:rPr>
          <w:color w:val="1F262D"/>
          <w:sz w:val="28"/>
          <w:szCs w:val="28"/>
        </w:rPr>
        <w:t>годов</w:t>
      </w:r>
      <w:r w:rsidRPr="00D94573">
        <w:rPr>
          <w:color w:val="1F262D"/>
          <w:sz w:val="28"/>
          <w:szCs w:val="28"/>
        </w:rPr>
        <w:t xml:space="preserve"> и обеспечивает сравнительную сопоставимость результатов экзамена по годам.</w:t>
      </w:r>
    </w:p>
    <w:p w:rsidR="006A2AA5" w:rsidRPr="00D94573" w:rsidRDefault="006A2AA5" w:rsidP="00875DA4">
      <w:pPr>
        <w:widowControl w:val="0"/>
        <w:autoSpaceDE w:val="0"/>
        <w:autoSpaceDN w:val="0"/>
        <w:adjustRightInd w:val="0"/>
        <w:spacing w:line="240" w:lineRule="atLeast"/>
        <w:ind w:firstLine="720"/>
        <w:jc w:val="both"/>
        <w:rPr>
          <w:sz w:val="28"/>
          <w:szCs w:val="28"/>
        </w:rPr>
      </w:pPr>
      <w:r w:rsidRPr="00D94573">
        <w:rPr>
          <w:sz w:val="28"/>
          <w:szCs w:val="28"/>
        </w:rPr>
        <w:t xml:space="preserve">Место и время объявления индивидуальных результатов ЕГЭ определяет </w:t>
      </w:r>
      <w:r>
        <w:rPr>
          <w:sz w:val="28"/>
          <w:szCs w:val="28"/>
        </w:rPr>
        <w:t>д</w:t>
      </w:r>
      <w:r w:rsidRPr="00D94573">
        <w:rPr>
          <w:sz w:val="28"/>
          <w:szCs w:val="28"/>
        </w:rPr>
        <w:t>епартамент, но не позднее 3 рабочих дней со дня установления Рособрнадзором минимального количества баллов по соответствующему предмету и утверждения их ГЭК.</w:t>
      </w:r>
    </w:p>
    <w:p w:rsidR="006A2AA5" w:rsidRPr="006E3253" w:rsidRDefault="006A2AA5" w:rsidP="00875DA4">
      <w:pPr>
        <w:widowControl w:val="0"/>
        <w:autoSpaceDE w:val="0"/>
        <w:autoSpaceDN w:val="0"/>
        <w:adjustRightInd w:val="0"/>
        <w:ind w:firstLine="720"/>
        <w:jc w:val="both"/>
        <w:rPr>
          <w:sz w:val="28"/>
          <w:szCs w:val="28"/>
        </w:rPr>
      </w:pPr>
      <w:r w:rsidRPr="00D94573">
        <w:rPr>
          <w:sz w:val="28"/>
          <w:szCs w:val="28"/>
        </w:rPr>
        <w:tab/>
      </w:r>
    </w:p>
    <w:p w:rsidR="006A2AA5" w:rsidRPr="006E3253" w:rsidRDefault="006A2AA5" w:rsidP="00875DA4">
      <w:pPr>
        <w:widowControl w:val="0"/>
        <w:tabs>
          <w:tab w:val="left" w:pos="0"/>
        </w:tabs>
        <w:autoSpaceDE w:val="0"/>
        <w:autoSpaceDN w:val="0"/>
        <w:adjustRightInd w:val="0"/>
        <w:ind w:firstLine="720"/>
        <w:jc w:val="center"/>
        <w:rPr>
          <w:sz w:val="28"/>
          <w:szCs w:val="28"/>
        </w:rPr>
      </w:pPr>
      <w:r w:rsidRPr="006E3253">
        <w:rPr>
          <w:b/>
          <w:sz w:val="28"/>
          <w:szCs w:val="28"/>
        </w:rPr>
        <w:t>15.</w:t>
      </w:r>
      <w:r>
        <w:rPr>
          <w:b/>
          <w:sz w:val="28"/>
          <w:szCs w:val="28"/>
        </w:rPr>
        <w:t xml:space="preserve"> </w:t>
      </w:r>
      <w:r w:rsidRPr="006E3253">
        <w:rPr>
          <w:b/>
          <w:sz w:val="28"/>
          <w:szCs w:val="28"/>
        </w:rPr>
        <w:t>НЕУДОВЛЕТВОРИТЕЛЬНЫЙ РЕЗУЛЬТАТ</w:t>
      </w: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xml:space="preserve">Если </w:t>
      </w:r>
      <w:r w:rsidRPr="006E3253">
        <w:rPr>
          <w:b/>
          <w:i/>
          <w:sz w:val="28"/>
          <w:szCs w:val="28"/>
        </w:rPr>
        <w:t>выпускник прошлых лет</w:t>
      </w:r>
      <w:r w:rsidRPr="006E3253">
        <w:rPr>
          <w:sz w:val="28"/>
          <w:szCs w:val="28"/>
        </w:rPr>
        <w:t xml:space="preserve"> получит результат ниже минимального количества баллов по любому из предметов, снова сдать ЕГЭ можно будет только в следующем году.</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xml:space="preserve">Если </w:t>
      </w:r>
      <w:r w:rsidRPr="006E3253">
        <w:rPr>
          <w:b/>
          <w:i/>
          <w:sz w:val="28"/>
          <w:szCs w:val="28"/>
        </w:rPr>
        <w:t>выпускник текущего года</w:t>
      </w:r>
      <w:r w:rsidRPr="006E3253">
        <w:rPr>
          <w:i/>
          <w:sz w:val="28"/>
          <w:szCs w:val="28"/>
        </w:rPr>
        <w:t xml:space="preserve"> </w:t>
      </w:r>
      <w:r w:rsidRPr="006E3253">
        <w:rPr>
          <w:sz w:val="28"/>
          <w:szCs w:val="28"/>
        </w:rPr>
        <w:t>получит результат ниже минимального количества баллов по одному из обязательных предметов (русский язык или математика), то он может пересдать этот экзамен в этом же году. Сделать это можно в специальные дополнительные дни, которые устанавливаются приказом Рособрнадзора.</w:t>
      </w:r>
    </w:p>
    <w:p w:rsidR="006A2AA5" w:rsidRDefault="006A2AA5" w:rsidP="00875DA4">
      <w:pPr>
        <w:widowControl w:val="0"/>
        <w:autoSpaceDE w:val="0"/>
        <w:autoSpaceDN w:val="0"/>
        <w:adjustRightInd w:val="0"/>
        <w:ind w:firstLine="720"/>
        <w:jc w:val="both"/>
        <w:rPr>
          <w:sz w:val="28"/>
          <w:szCs w:val="28"/>
        </w:rPr>
      </w:pPr>
      <w:r w:rsidRPr="006E3253">
        <w:rPr>
          <w:sz w:val="28"/>
          <w:szCs w:val="28"/>
        </w:rPr>
        <w:t xml:space="preserve">Если </w:t>
      </w:r>
      <w:r w:rsidRPr="006E3253">
        <w:rPr>
          <w:b/>
          <w:i/>
          <w:sz w:val="28"/>
          <w:szCs w:val="28"/>
        </w:rPr>
        <w:t>выпускник текущего года</w:t>
      </w:r>
      <w:r w:rsidRPr="006E3253">
        <w:rPr>
          <w:sz w:val="28"/>
          <w:szCs w:val="28"/>
        </w:rPr>
        <w:t xml:space="preserve"> получит результаты ниже минимального количества баллов и по русскому языку, и по математике, он сможет пересдать ЕГЭ только в следующем году. Таким образом, выпускник не получит в текущем году свидетельства о результатах ЕГЭ, а вместо аттестата ему будет выдана справка об обучении в школе.</w:t>
      </w:r>
    </w:p>
    <w:p w:rsidR="006A2AA5" w:rsidRPr="006E3253" w:rsidRDefault="006A2AA5" w:rsidP="00875DA4">
      <w:pPr>
        <w:widowControl w:val="0"/>
        <w:autoSpaceDE w:val="0"/>
        <w:autoSpaceDN w:val="0"/>
        <w:adjustRightInd w:val="0"/>
        <w:ind w:firstLine="720"/>
        <w:jc w:val="both"/>
        <w:rPr>
          <w:sz w:val="28"/>
          <w:szCs w:val="28"/>
        </w:rPr>
      </w:pPr>
      <w:r>
        <w:rPr>
          <w:sz w:val="28"/>
          <w:szCs w:val="28"/>
        </w:rPr>
        <w:t>Предметы по выбору можно снова сдать только в следующем году.</w:t>
      </w:r>
    </w:p>
    <w:p w:rsidR="006A2AA5" w:rsidRPr="006E3253" w:rsidRDefault="006A2AA5" w:rsidP="00875DA4">
      <w:pPr>
        <w:widowControl w:val="0"/>
        <w:autoSpaceDE w:val="0"/>
        <w:autoSpaceDN w:val="0"/>
        <w:adjustRightInd w:val="0"/>
        <w:ind w:firstLine="720"/>
        <w:jc w:val="both"/>
        <w:rPr>
          <w:sz w:val="28"/>
          <w:szCs w:val="28"/>
        </w:rPr>
      </w:pPr>
    </w:p>
    <w:p w:rsidR="006A2AA5" w:rsidRPr="006E3253" w:rsidRDefault="006A2AA5" w:rsidP="00875DA4">
      <w:pPr>
        <w:pStyle w:val="Heading2"/>
        <w:tabs>
          <w:tab w:val="left" w:pos="1440"/>
        </w:tabs>
        <w:spacing w:before="0" w:after="0"/>
        <w:ind w:firstLine="720"/>
        <w:jc w:val="center"/>
        <w:rPr>
          <w:rStyle w:val="Strong"/>
          <w:rFonts w:ascii="Times New Roman" w:hAnsi="Times New Roman"/>
          <w:b/>
          <w:i w:val="0"/>
        </w:rPr>
      </w:pPr>
      <w:r w:rsidRPr="006E3253">
        <w:rPr>
          <w:rStyle w:val="Strong"/>
          <w:rFonts w:ascii="Times New Roman" w:hAnsi="Times New Roman"/>
          <w:b/>
          <w:i w:val="0"/>
        </w:rPr>
        <w:t>16. АПЕЛЛЯЦИИ</w:t>
      </w:r>
    </w:p>
    <w:p w:rsidR="006A2AA5" w:rsidRDefault="006A2AA5" w:rsidP="00875DA4">
      <w:pPr>
        <w:widowControl w:val="0"/>
        <w:autoSpaceDE w:val="0"/>
        <w:autoSpaceDN w:val="0"/>
        <w:adjustRightInd w:val="0"/>
        <w:ind w:firstLine="720"/>
        <w:jc w:val="both"/>
        <w:rPr>
          <w:sz w:val="28"/>
          <w:szCs w:val="28"/>
        </w:rPr>
      </w:pPr>
      <w:r w:rsidRPr="006E3253">
        <w:rPr>
          <w:sz w:val="28"/>
          <w:szCs w:val="28"/>
        </w:rPr>
        <w:tab/>
      </w:r>
    </w:p>
    <w:p w:rsidR="006A2AA5" w:rsidRPr="00D94573" w:rsidRDefault="006A2AA5" w:rsidP="00875DA4">
      <w:pPr>
        <w:widowControl w:val="0"/>
        <w:autoSpaceDE w:val="0"/>
        <w:autoSpaceDN w:val="0"/>
        <w:adjustRightInd w:val="0"/>
        <w:spacing w:line="240" w:lineRule="atLeast"/>
        <w:ind w:firstLine="720"/>
        <w:jc w:val="both"/>
        <w:rPr>
          <w:color w:val="1F262D"/>
          <w:sz w:val="28"/>
          <w:szCs w:val="28"/>
        </w:rPr>
      </w:pPr>
      <w:r w:rsidRPr="00D94573">
        <w:rPr>
          <w:color w:val="1F262D"/>
          <w:sz w:val="28"/>
          <w:szCs w:val="28"/>
        </w:rPr>
        <w:t>Для обеспечения права на объективное оценивание участникам ЕГЭ предоставляется право подать в письменной форме апелляцию:</w:t>
      </w:r>
    </w:p>
    <w:p w:rsidR="006A2AA5" w:rsidRPr="00D94573" w:rsidRDefault="006A2AA5" w:rsidP="00222F3E">
      <w:pPr>
        <w:numPr>
          <w:ilvl w:val="0"/>
          <w:numId w:val="17"/>
        </w:numPr>
        <w:spacing w:line="240" w:lineRule="atLeast"/>
        <w:ind w:left="0" w:firstLine="720"/>
        <w:jc w:val="both"/>
        <w:rPr>
          <w:color w:val="1F262D"/>
          <w:sz w:val="28"/>
          <w:szCs w:val="28"/>
        </w:rPr>
      </w:pPr>
      <w:r w:rsidRPr="00D94573">
        <w:rPr>
          <w:color w:val="1F262D"/>
          <w:sz w:val="28"/>
          <w:szCs w:val="28"/>
        </w:rPr>
        <w:t>о нарушении устано</w:t>
      </w:r>
      <w:r>
        <w:rPr>
          <w:color w:val="1F262D"/>
          <w:sz w:val="28"/>
          <w:szCs w:val="28"/>
        </w:rPr>
        <w:t>вленного порядка проведения ЕГЭ</w:t>
      </w:r>
      <w:r w:rsidRPr="00D94573">
        <w:rPr>
          <w:color w:val="1F262D"/>
          <w:sz w:val="28"/>
          <w:szCs w:val="28"/>
        </w:rPr>
        <w:t xml:space="preserve">; </w:t>
      </w:r>
    </w:p>
    <w:p w:rsidR="006A2AA5" w:rsidRPr="00D94573" w:rsidRDefault="006A2AA5" w:rsidP="00222F3E">
      <w:pPr>
        <w:numPr>
          <w:ilvl w:val="0"/>
          <w:numId w:val="17"/>
        </w:numPr>
        <w:spacing w:line="240" w:lineRule="atLeast"/>
        <w:ind w:left="0" w:firstLine="720"/>
        <w:jc w:val="both"/>
        <w:rPr>
          <w:color w:val="1F262D"/>
          <w:sz w:val="28"/>
          <w:szCs w:val="28"/>
        </w:rPr>
      </w:pPr>
      <w:r w:rsidRPr="00D94573">
        <w:rPr>
          <w:color w:val="1F262D"/>
          <w:sz w:val="28"/>
          <w:szCs w:val="28"/>
        </w:rPr>
        <w:t xml:space="preserve">о несогласии с выставленными баллами. </w:t>
      </w:r>
    </w:p>
    <w:p w:rsidR="006A2AA5" w:rsidRPr="00D94573" w:rsidRDefault="006A2AA5" w:rsidP="00875DA4">
      <w:pPr>
        <w:spacing w:line="240" w:lineRule="atLeast"/>
        <w:ind w:firstLine="720"/>
        <w:jc w:val="both"/>
        <w:rPr>
          <w:color w:val="1F262D"/>
          <w:sz w:val="28"/>
          <w:szCs w:val="28"/>
        </w:rPr>
      </w:pPr>
      <w:r w:rsidRPr="00D94573">
        <w:rPr>
          <w:i/>
          <w:color w:val="1F262D"/>
          <w:sz w:val="28"/>
          <w:szCs w:val="28"/>
        </w:rPr>
        <w:t>Не принимаются апелляции</w:t>
      </w:r>
      <w:r w:rsidRPr="00D94573">
        <w:rPr>
          <w:color w:val="1F262D"/>
          <w:sz w:val="28"/>
          <w:szCs w:val="28"/>
        </w:rPr>
        <w:t>:</w:t>
      </w:r>
    </w:p>
    <w:p w:rsidR="006A2AA5" w:rsidRPr="00D94573" w:rsidRDefault="006A2AA5" w:rsidP="00222F3E">
      <w:pPr>
        <w:numPr>
          <w:ilvl w:val="0"/>
          <w:numId w:val="18"/>
        </w:numPr>
        <w:spacing w:line="240" w:lineRule="atLeast"/>
        <w:ind w:left="0" w:firstLine="720"/>
        <w:jc w:val="both"/>
        <w:rPr>
          <w:color w:val="1F262D"/>
          <w:sz w:val="28"/>
          <w:szCs w:val="28"/>
        </w:rPr>
      </w:pPr>
      <w:r w:rsidRPr="00D94573">
        <w:rPr>
          <w:color w:val="1F262D"/>
          <w:sz w:val="28"/>
          <w:szCs w:val="28"/>
        </w:rPr>
        <w:t>по вопр</w:t>
      </w:r>
      <w:r>
        <w:rPr>
          <w:color w:val="1F262D"/>
          <w:sz w:val="28"/>
          <w:szCs w:val="28"/>
        </w:rPr>
        <w:t>осам содержания и структуры КИМ;</w:t>
      </w:r>
    </w:p>
    <w:p w:rsidR="006A2AA5" w:rsidRPr="00D94573" w:rsidRDefault="006A2AA5" w:rsidP="00222F3E">
      <w:pPr>
        <w:numPr>
          <w:ilvl w:val="0"/>
          <w:numId w:val="18"/>
        </w:numPr>
        <w:spacing w:line="240" w:lineRule="atLeast"/>
        <w:ind w:left="0" w:firstLine="720"/>
        <w:jc w:val="both"/>
        <w:rPr>
          <w:color w:val="1F262D"/>
          <w:sz w:val="28"/>
          <w:szCs w:val="28"/>
        </w:rPr>
      </w:pPr>
      <w:r w:rsidRPr="00D94573">
        <w:rPr>
          <w:color w:val="1F262D"/>
          <w:sz w:val="28"/>
          <w:szCs w:val="28"/>
        </w:rPr>
        <w:t xml:space="preserve">по вопросам, связанным с нарушением участником ЕГЭ установленных требований к выполнению экзаменационной работы. </w:t>
      </w:r>
    </w:p>
    <w:p w:rsidR="006A2AA5" w:rsidRPr="00D94573" w:rsidRDefault="006A2AA5" w:rsidP="00875DA4">
      <w:pPr>
        <w:spacing w:line="240" w:lineRule="atLeast"/>
        <w:ind w:firstLine="720"/>
        <w:jc w:val="both"/>
        <w:rPr>
          <w:color w:val="1F262D"/>
          <w:sz w:val="28"/>
          <w:szCs w:val="28"/>
        </w:rPr>
      </w:pPr>
      <w:r w:rsidRPr="00D94573">
        <w:rPr>
          <w:color w:val="1F262D"/>
          <w:sz w:val="28"/>
          <w:szCs w:val="28"/>
        </w:rPr>
        <w:t xml:space="preserve">Порядок, сроки и место приема апелляций доводятся до сведения участников ЕГЭ, их родителей (законных представителей), руководителей </w:t>
      </w:r>
      <w:r>
        <w:rPr>
          <w:color w:val="1F262D"/>
          <w:sz w:val="28"/>
          <w:szCs w:val="28"/>
        </w:rPr>
        <w:t>ОУ</w:t>
      </w:r>
      <w:r w:rsidRPr="00D94573">
        <w:rPr>
          <w:color w:val="1F262D"/>
          <w:sz w:val="28"/>
          <w:szCs w:val="28"/>
        </w:rPr>
        <w:t xml:space="preserve"> не позднее, чем за 2 недели до начала проведения ЕГЭ.</w:t>
      </w:r>
    </w:p>
    <w:p w:rsidR="006A2AA5" w:rsidRPr="00D94573" w:rsidRDefault="006A2AA5" w:rsidP="00875DA4">
      <w:pPr>
        <w:spacing w:line="240" w:lineRule="atLeast"/>
        <w:ind w:firstLine="720"/>
        <w:jc w:val="both"/>
        <w:rPr>
          <w:color w:val="1F262D"/>
          <w:sz w:val="28"/>
          <w:szCs w:val="28"/>
        </w:rPr>
      </w:pPr>
      <w:r w:rsidRPr="00D94573">
        <w:rPr>
          <w:color w:val="1F262D"/>
          <w:sz w:val="28"/>
          <w:szCs w:val="28"/>
        </w:rPr>
        <w:t>Для рассмотрения апелляций в </w:t>
      </w:r>
      <w:r>
        <w:rPr>
          <w:color w:val="1F262D"/>
          <w:sz w:val="28"/>
          <w:szCs w:val="28"/>
        </w:rPr>
        <w:t>крае</w:t>
      </w:r>
      <w:r w:rsidRPr="00D94573">
        <w:rPr>
          <w:color w:val="1F262D"/>
          <w:sz w:val="28"/>
          <w:szCs w:val="28"/>
        </w:rPr>
        <w:t xml:space="preserve"> созда</w:t>
      </w:r>
      <w:r>
        <w:rPr>
          <w:color w:val="1F262D"/>
          <w:sz w:val="28"/>
          <w:szCs w:val="28"/>
        </w:rPr>
        <w:t>е</w:t>
      </w:r>
      <w:r w:rsidRPr="00D94573">
        <w:rPr>
          <w:color w:val="1F262D"/>
          <w:sz w:val="28"/>
          <w:szCs w:val="28"/>
        </w:rPr>
        <w:t xml:space="preserve">тся </w:t>
      </w:r>
      <w:hyperlink r:id="rId48" w:history="1">
        <w:r w:rsidRPr="00D94573">
          <w:rPr>
            <w:sz w:val="28"/>
            <w:szCs w:val="28"/>
          </w:rPr>
          <w:t>конфликтная</w:t>
        </w:r>
        <w:r>
          <w:rPr>
            <w:sz w:val="28"/>
            <w:szCs w:val="28"/>
          </w:rPr>
          <w:t xml:space="preserve"> комисс</w:t>
        </w:r>
        <w:r w:rsidRPr="00D94573">
          <w:rPr>
            <w:sz w:val="28"/>
            <w:szCs w:val="28"/>
          </w:rPr>
          <w:t>и</w:t>
        </w:r>
      </w:hyperlink>
      <w:r>
        <w:rPr>
          <w:color w:val="1F262D"/>
          <w:sz w:val="28"/>
          <w:szCs w:val="28"/>
        </w:rPr>
        <w:t>я</w:t>
      </w:r>
      <w:r w:rsidRPr="00D94573">
        <w:rPr>
          <w:color w:val="1F262D"/>
          <w:sz w:val="28"/>
          <w:szCs w:val="28"/>
        </w:rPr>
        <w:t>.</w:t>
      </w:r>
    </w:p>
    <w:p w:rsidR="006A2AA5" w:rsidRPr="00D94573" w:rsidRDefault="006A2AA5" w:rsidP="00875DA4">
      <w:pPr>
        <w:spacing w:line="240" w:lineRule="atLeast"/>
        <w:ind w:firstLine="720"/>
        <w:jc w:val="both"/>
        <w:rPr>
          <w:color w:val="1F262D"/>
          <w:sz w:val="28"/>
          <w:szCs w:val="28"/>
        </w:rPr>
      </w:pPr>
      <w:r w:rsidRPr="00D94573">
        <w:rPr>
          <w:color w:val="1F262D"/>
          <w:sz w:val="28"/>
          <w:szCs w:val="28"/>
        </w:rPr>
        <w:t>Он</w:t>
      </w:r>
      <w:r>
        <w:rPr>
          <w:color w:val="1F262D"/>
          <w:sz w:val="28"/>
          <w:szCs w:val="28"/>
        </w:rPr>
        <w:t>а</w:t>
      </w:r>
      <w:r w:rsidRPr="00D94573">
        <w:rPr>
          <w:color w:val="1F262D"/>
          <w:sz w:val="28"/>
          <w:szCs w:val="28"/>
        </w:rPr>
        <w:t xml:space="preserve"> обеспечивают объективность оценивания экзаменационных работ и разрешение спорных вопросов, возникающих при проведении </w:t>
      </w:r>
      <w:r>
        <w:rPr>
          <w:color w:val="1F262D"/>
          <w:sz w:val="28"/>
          <w:szCs w:val="28"/>
        </w:rPr>
        <w:t>ЕГЭ</w:t>
      </w:r>
      <w:r w:rsidRPr="00D94573">
        <w:rPr>
          <w:color w:val="1F262D"/>
          <w:sz w:val="28"/>
          <w:szCs w:val="28"/>
        </w:rPr>
        <w:t>.</w:t>
      </w:r>
    </w:p>
    <w:p w:rsidR="006A2AA5" w:rsidRPr="00D94573" w:rsidRDefault="006A2AA5" w:rsidP="00875DA4">
      <w:pPr>
        <w:spacing w:line="240" w:lineRule="atLeast"/>
        <w:ind w:firstLine="720"/>
        <w:jc w:val="both"/>
        <w:rPr>
          <w:sz w:val="28"/>
          <w:szCs w:val="28"/>
        </w:rPr>
      </w:pPr>
      <w:hyperlink r:id="rId49" w:history="1">
        <w:r w:rsidRPr="00D94573">
          <w:rPr>
            <w:sz w:val="28"/>
            <w:szCs w:val="28"/>
          </w:rPr>
          <w:t>При рассмотрении апелляции</w:t>
        </w:r>
      </w:hyperlink>
      <w:r w:rsidRPr="00D94573">
        <w:rPr>
          <w:sz w:val="28"/>
          <w:szCs w:val="28"/>
        </w:rPr>
        <w:t xml:space="preserve"> может присутствовать участник ЕГЭ и (или) его родители (законные представители), а также </w:t>
      </w:r>
      <w:hyperlink r:id="rId50" w:history="1">
        <w:r w:rsidRPr="00D94573">
          <w:rPr>
            <w:sz w:val="28"/>
            <w:szCs w:val="28"/>
          </w:rPr>
          <w:t>общественные наблюдатели.</w:t>
        </w:r>
      </w:hyperlink>
    </w:p>
    <w:p w:rsidR="006A2AA5" w:rsidRPr="002814B4" w:rsidRDefault="006A2AA5" w:rsidP="00183E1B">
      <w:pPr>
        <w:spacing w:line="240" w:lineRule="atLeast"/>
        <w:ind w:firstLine="708"/>
        <w:jc w:val="both"/>
        <w:rPr>
          <w:i/>
          <w:caps/>
          <w:color w:val="1F262D"/>
          <w:sz w:val="28"/>
          <w:szCs w:val="28"/>
        </w:rPr>
      </w:pPr>
      <w:hyperlink r:id="rId51" w:history="1">
        <w:r w:rsidRPr="002814B4">
          <w:rPr>
            <w:bCs/>
            <w:i/>
            <w:caps/>
            <w:color w:val="1F262D"/>
            <w:sz w:val="28"/>
            <w:szCs w:val="28"/>
          </w:rPr>
          <w:t>П</w:t>
        </w:r>
        <w:r w:rsidRPr="002814B4">
          <w:rPr>
            <w:bCs/>
            <w:i/>
            <w:color w:val="1F262D"/>
            <w:sz w:val="28"/>
            <w:szCs w:val="28"/>
          </w:rPr>
          <w:t>равила подачи апелляции о нарушении установленного порядка проведения</w:t>
        </w:r>
        <w:r w:rsidRPr="002814B4">
          <w:rPr>
            <w:bCs/>
            <w:i/>
            <w:caps/>
            <w:color w:val="1F262D"/>
            <w:sz w:val="28"/>
            <w:szCs w:val="28"/>
          </w:rPr>
          <w:t xml:space="preserve"> ЕГЭ </w:t>
        </w:r>
      </w:hyperlink>
    </w:p>
    <w:p w:rsidR="006A2AA5" w:rsidRPr="002814B4" w:rsidRDefault="006A2AA5" w:rsidP="00875DA4">
      <w:pPr>
        <w:spacing w:line="240" w:lineRule="atLeast"/>
        <w:ind w:firstLine="720"/>
        <w:jc w:val="both"/>
        <w:rPr>
          <w:caps/>
          <w:color w:val="1F262D"/>
          <w:sz w:val="28"/>
          <w:szCs w:val="28"/>
        </w:rPr>
      </w:pPr>
      <w:r w:rsidRPr="002814B4">
        <w:rPr>
          <w:color w:val="1F262D"/>
          <w:sz w:val="28"/>
          <w:szCs w:val="28"/>
        </w:rPr>
        <w:t xml:space="preserve">Апелляция о нарушении установленного порядка проведения ЕГЭ подается участником ЕГЭ в день экзамена, </w:t>
      </w:r>
      <w:r w:rsidRPr="002814B4">
        <w:rPr>
          <w:rStyle w:val="Strong"/>
          <w:b w:val="0"/>
          <w:bCs/>
          <w:color w:val="1F262D"/>
          <w:sz w:val="28"/>
          <w:szCs w:val="28"/>
        </w:rPr>
        <w:t>не покидая ППЭ.</w:t>
      </w:r>
    </w:p>
    <w:p w:rsidR="006A2AA5" w:rsidRPr="002814B4" w:rsidRDefault="006A2AA5" w:rsidP="00875DA4">
      <w:pPr>
        <w:spacing w:line="240" w:lineRule="atLeast"/>
        <w:ind w:firstLine="720"/>
        <w:jc w:val="both"/>
        <w:rPr>
          <w:rStyle w:val="Strong"/>
          <w:b w:val="0"/>
          <w:bCs/>
          <w:color w:val="1F262D"/>
          <w:sz w:val="28"/>
          <w:szCs w:val="28"/>
        </w:rPr>
      </w:pPr>
      <w:r w:rsidRPr="002814B4">
        <w:rPr>
          <w:rStyle w:val="Strong"/>
          <w:b w:val="0"/>
          <w:bCs/>
          <w:color w:val="1F262D"/>
          <w:sz w:val="28"/>
          <w:szCs w:val="28"/>
        </w:rPr>
        <w:t>Действия участника ЕГЭ:</w:t>
      </w:r>
    </w:p>
    <w:p w:rsidR="006A2AA5" w:rsidRPr="002814B4" w:rsidRDefault="006A2AA5" w:rsidP="00875DA4">
      <w:pPr>
        <w:spacing w:line="240" w:lineRule="atLeast"/>
        <w:ind w:firstLine="720"/>
        <w:jc w:val="both"/>
        <w:rPr>
          <w:color w:val="1F262D"/>
          <w:sz w:val="28"/>
          <w:szCs w:val="28"/>
        </w:rPr>
      </w:pPr>
      <w:r w:rsidRPr="002814B4">
        <w:rPr>
          <w:color w:val="1F262D"/>
          <w:sz w:val="28"/>
          <w:szCs w:val="28"/>
        </w:rPr>
        <w:t>- получить от организатора в аудитории форму ППЭ</w:t>
      </w:r>
      <w:r>
        <w:rPr>
          <w:color w:val="1F262D"/>
          <w:sz w:val="28"/>
          <w:szCs w:val="28"/>
        </w:rPr>
        <w:t>-02</w:t>
      </w:r>
      <w:r w:rsidRPr="002814B4">
        <w:rPr>
          <w:color w:val="1F262D"/>
          <w:sz w:val="28"/>
          <w:szCs w:val="28"/>
        </w:rPr>
        <w:t xml:space="preserve"> (2 экземпляра), по которой составляется апелляция; </w:t>
      </w:r>
    </w:p>
    <w:p w:rsidR="006A2AA5" w:rsidRPr="002814B4" w:rsidRDefault="006A2AA5" w:rsidP="00875DA4">
      <w:pPr>
        <w:spacing w:line="240" w:lineRule="atLeast"/>
        <w:ind w:firstLine="720"/>
        <w:jc w:val="both"/>
        <w:rPr>
          <w:caps/>
          <w:color w:val="1F262D"/>
          <w:sz w:val="28"/>
          <w:szCs w:val="28"/>
        </w:rPr>
      </w:pPr>
      <w:r w:rsidRPr="002814B4">
        <w:rPr>
          <w:color w:val="1F262D"/>
          <w:sz w:val="28"/>
          <w:szCs w:val="28"/>
        </w:rPr>
        <w:t xml:space="preserve">- составить апелляцию </w:t>
      </w:r>
      <w:r w:rsidRPr="002814B4">
        <w:rPr>
          <w:rStyle w:val="Strong"/>
          <w:b w:val="0"/>
          <w:bCs/>
          <w:color w:val="1F262D"/>
          <w:sz w:val="28"/>
          <w:szCs w:val="28"/>
        </w:rPr>
        <w:t>в 2-х экземплярах;</w:t>
      </w:r>
    </w:p>
    <w:p w:rsidR="006A2AA5" w:rsidRPr="002814B4" w:rsidRDefault="006A2AA5" w:rsidP="00875DA4">
      <w:pPr>
        <w:spacing w:line="240" w:lineRule="atLeast"/>
        <w:ind w:firstLine="720"/>
        <w:jc w:val="both"/>
        <w:rPr>
          <w:caps/>
          <w:sz w:val="28"/>
          <w:szCs w:val="28"/>
        </w:rPr>
      </w:pPr>
      <w:r>
        <w:rPr>
          <w:caps/>
          <w:color w:val="1F262D"/>
          <w:sz w:val="28"/>
          <w:szCs w:val="28"/>
        </w:rPr>
        <w:t xml:space="preserve">- </w:t>
      </w:r>
      <w:r w:rsidRPr="00D94573">
        <w:rPr>
          <w:color w:val="1F262D"/>
          <w:sz w:val="28"/>
          <w:szCs w:val="28"/>
        </w:rPr>
        <w:t xml:space="preserve">передать оба экземпляра уполномоченному представителю </w:t>
      </w:r>
      <w:hyperlink r:id="rId52" w:history="1">
        <w:r w:rsidRPr="002814B4">
          <w:rPr>
            <w:sz w:val="28"/>
            <w:szCs w:val="28"/>
          </w:rPr>
          <w:t>ГЭК,</w:t>
        </w:r>
      </w:hyperlink>
      <w:r w:rsidRPr="002814B4">
        <w:rPr>
          <w:sz w:val="28"/>
          <w:szCs w:val="28"/>
        </w:rPr>
        <w:t xml:space="preserve"> который обязан принять и удостоверить их своей подписью, один экземпляр отдать участнику ЕГЭ, другой передать в </w:t>
      </w:r>
      <w:hyperlink r:id="rId53" w:history="1">
        <w:r w:rsidRPr="002814B4">
          <w:rPr>
            <w:sz w:val="28"/>
            <w:szCs w:val="28"/>
          </w:rPr>
          <w:t>конфликтную комиссию</w:t>
        </w:r>
      </w:hyperlink>
      <w:r w:rsidRPr="002814B4">
        <w:rPr>
          <w:sz w:val="28"/>
          <w:szCs w:val="28"/>
        </w:rPr>
        <w:t>;</w:t>
      </w:r>
    </w:p>
    <w:p w:rsidR="006A2AA5" w:rsidRDefault="006A2AA5" w:rsidP="00875DA4">
      <w:pPr>
        <w:spacing w:line="240" w:lineRule="atLeast"/>
        <w:ind w:firstLine="720"/>
        <w:jc w:val="both"/>
        <w:rPr>
          <w:color w:val="1F262D"/>
          <w:sz w:val="28"/>
          <w:szCs w:val="28"/>
        </w:rPr>
      </w:pPr>
      <w:r>
        <w:rPr>
          <w:color w:val="1F262D"/>
          <w:sz w:val="28"/>
          <w:szCs w:val="28"/>
        </w:rPr>
        <w:t xml:space="preserve">- </w:t>
      </w:r>
      <w:r w:rsidRPr="00D94573">
        <w:rPr>
          <w:color w:val="1F262D"/>
          <w:sz w:val="28"/>
          <w:szCs w:val="28"/>
        </w:rPr>
        <w:t>получить информацию о времени и месте рассмотрения апелляции конфликтной комиссией</w:t>
      </w:r>
      <w:r>
        <w:rPr>
          <w:color w:val="1F262D"/>
          <w:sz w:val="28"/>
          <w:szCs w:val="28"/>
        </w:rPr>
        <w:t>.</w:t>
      </w:r>
    </w:p>
    <w:p w:rsidR="006A2AA5" w:rsidRDefault="006A2AA5" w:rsidP="00875DA4">
      <w:pPr>
        <w:spacing w:line="240" w:lineRule="atLeast"/>
        <w:ind w:firstLine="720"/>
        <w:jc w:val="both"/>
        <w:rPr>
          <w:color w:val="1F262D"/>
          <w:sz w:val="28"/>
          <w:szCs w:val="28"/>
        </w:rPr>
      </w:pPr>
      <w:r w:rsidRPr="00D94573">
        <w:rPr>
          <w:color w:val="1F262D"/>
          <w:sz w:val="28"/>
          <w:szCs w:val="28"/>
        </w:rPr>
        <w:t>Для проверки изложенных в апелляции сведений о нарушении установленного порядка проведения ЕГЭ уполномоченным представителем ГЭК создается комиссия и организуется проведение проверки</w:t>
      </w:r>
      <w:r>
        <w:rPr>
          <w:color w:val="1F262D"/>
          <w:sz w:val="28"/>
          <w:szCs w:val="28"/>
        </w:rPr>
        <w:t>.</w:t>
      </w:r>
    </w:p>
    <w:p w:rsidR="006A2AA5" w:rsidRDefault="006A2AA5" w:rsidP="00875DA4">
      <w:pPr>
        <w:spacing w:line="240" w:lineRule="atLeast"/>
        <w:ind w:firstLine="720"/>
        <w:jc w:val="both"/>
        <w:rPr>
          <w:color w:val="1F262D"/>
          <w:sz w:val="28"/>
          <w:szCs w:val="28"/>
        </w:rPr>
      </w:pPr>
      <w:r w:rsidRPr="00D94573">
        <w:rPr>
          <w:color w:val="1F262D"/>
          <w:sz w:val="28"/>
          <w:szCs w:val="28"/>
        </w:rPr>
        <w:t xml:space="preserve">В состав комиссии могут включаться </w:t>
      </w:r>
      <w:hyperlink r:id="rId54" w:history="1">
        <w:r w:rsidRPr="002814B4">
          <w:rPr>
            <w:sz w:val="28"/>
            <w:szCs w:val="28"/>
          </w:rPr>
          <w:t>руководитель ППЭ, организаторы, общественные наблюдатели, медицински</w:t>
        </w:r>
        <w:r>
          <w:rPr>
            <w:sz w:val="28"/>
            <w:szCs w:val="28"/>
          </w:rPr>
          <w:t>й работник</w:t>
        </w:r>
        <w:r w:rsidRPr="002814B4">
          <w:rPr>
            <w:sz w:val="28"/>
            <w:szCs w:val="28"/>
          </w:rPr>
          <w:t xml:space="preserve"> и представители правоохранительных органов</w:t>
        </w:r>
      </w:hyperlink>
      <w:r w:rsidRPr="002814B4">
        <w:rPr>
          <w:sz w:val="28"/>
          <w:szCs w:val="28"/>
        </w:rPr>
        <w:t>.</w:t>
      </w:r>
    </w:p>
    <w:p w:rsidR="006A2AA5" w:rsidRDefault="006A2AA5" w:rsidP="00875DA4">
      <w:pPr>
        <w:spacing w:line="240" w:lineRule="atLeast"/>
        <w:ind w:firstLine="720"/>
        <w:jc w:val="both"/>
        <w:rPr>
          <w:sz w:val="28"/>
          <w:szCs w:val="28"/>
        </w:rPr>
      </w:pPr>
      <w:r w:rsidRPr="00D94573">
        <w:rPr>
          <w:color w:val="1F262D"/>
          <w:sz w:val="28"/>
          <w:szCs w:val="28"/>
        </w:rPr>
        <w:t xml:space="preserve">Результаты проверки оформляются в форме заключения комиссии. Апелляция и заключение комиссии о результатах проверки в тот же день передаются уполномоченным </w:t>
      </w:r>
      <w:r w:rsidRPr="002814B4">
        <w:rPr>
          <w:sz w:val="28"/>
          <w:szCs w:val="28"/>
        </w:rPr>
        <w:t xml:space="preserve">представителем </w:t>
      </w:r>
      <w:hyperlink r:id="rId55" w:history="1">
        <w:r w:rsidRPr="002814B4">
          <w:rPr>
            <w:sz w:val="28"/>
            <w:szCs w:val="28"/>
          </w:rPr>
          <w:t>ГЭК</w:t>
        </w:r>
      </w:hyperlink>
      <w:r w:rsidRPr="002814B4">
        <w:rPr>
          <w:sz w:val="28"/>
          <w:szCs w:val="28"/>
        </w:rPr>
        <w:t xml:space="preserve"> в </w:t>
      </w:r>
      <w:hyperlink r:id="rId56" w:history="1">
        <w:r w:rsidRPr="002814B4">
          <w:rPr>
            <w:sz w:val="28"/>
            <w:szCs w:val="28"/>
          </w:rPr>
          <w:t>конфликтную комиссию</w:t>
        </w:r>
      </w:hyperlink>
      <w:r w:rsidRPr="002814B4">
        <w:rPr>
          <w:sz w:val="28"/>
          <w:szCs w:val="28"/>
        </w:rPr>
        <w:t>.</w:t>
      </w:r>
    </w:p>
    <w:p w:rsidR="006A2AA5" w:rsidRDefault="006A2AA5" w:rsidP="00875DA4">
      <w:pPr>
        <w:spacing w:line="240" w:lineRule="atLeast"/>
        <w:ind w:firstLine="720"/>
        <w:jc w:val="both"/>
        <w:rPr>
          <w:sz w:val="28"/>
          <w:szCs w:val="28"/>
        </w:rPr>
      </w:pPr>
      <w:r w:rsidRPr="00D94573">
        <w:rPr>
          <w:color w:val="1F262D"/>
          <w:sz w:val="28"/>
          <w:szCs w:val="28"/>
        </w:rPr>
        <w:t>Конфликтная комиссия рассматривает апелляцию о нарушении установленного порядка проведения ЕГЭ не более 2-х рабочих дней и выносит одно из решений</w:t>
      </w:r>
      <w:r>
        <w:rPr>
          <w:color w:val="1F262D"/>
          <w:sz w:val="28"/>
          <w:szCs w:val="28"/>
        </w:rPr>
        <w:t>:</w:t>
      </w:r>
    </w:p>
    <w:p w:rsidR="006A2AA5" w:rsidRDefault="006A2AA5" w:rsidP="00875DA4">
      <w:pPr>
        <w:spacing w:line="240" w:lineRule="atLeast"/>
        <w:ind w:firstLine="720"/>
        <w:jc w:val="both"/>
        <w:rPr>
          <w:color w:val="1F262D"/>
          <w:sz w:val="28"/>
          <w:szCs w:val="28"/>
        </w:rPr>
      </w:pPr>
      <w:r>
        <w:rPr>
          <w:color w:val="1F262D"/>
          <w:sz w:val="28"/>
          <w:szCs w:val="28"/>
        </w:rPr>
        <w:t>- отклонить</w:t>
      </w:r>
      <w:r w:rsidRPr="00D94573">
        <w:rPr>
          <w:color w:val="1F262D"/>
          <w:sz w:val="28"/>
          <w:szCs w:val="28"/>
        </w:rPr>
        <w:t xml:space="preserve"> апелляци</w:t>
      </w:r>
      <w:r>
        <w:rPr>
          <w:color w:val="1F262D"/>
          <w:sz w:val="28"/>
          <w:szCs w:val="28"/>
        </w:rPr>
        <w:t>ю;</w:t>
      </w:r>
    </w:p>
    <w:p w:rsidR="006A2AA5" w:rsidRDefault="006A2AA5" w:rsidP="00875DA4">
      <w:pPr>
        <w:spacing w:line="240" w:lineRule="atLeast"/>
        <w:ind w:firstLine="720"/>
        <w:jc w:val="both"/>
        <w:rPr>
          <w:sz w:val="28"/>
          <w:szCs w:val="28"/>
        </w:rPr>
      </w:pPr>
      <w:r>
        <w:rPr>
          <w:color w:val="1F262D"/>
          <w:sz w:val="28"/>
          <w:szCs w:val="28"/>
        </w:rPr>
        <w:t xml:space="preserve">- </w:t>
      </w:r>
      <w:r w:rsidRPr="00D94573">
        <w:rPr>
          <w:color w:val="1F262D"/>
          <w:sz w:val="28"/>
          <w:szCs w:val="28"/>
        </w:rPr>
        <w:t>удовлетвор</w:t>
      </w:r>
      <w:r>
        <w:rPr>
          <w:color w:val="1F262D"/>
          <w:sz w:val="28"/>
          <w:szCs w:val="28"/>
        </w:rPr>
        <w:t>ить</w:t>
      </w:r>
      <w:r w:rsidRPr="00D94573">
        <w:rPr>
          <w:color w:val="1F262D"/>
          <w:sz w:val="28"/>
          <w:szCs w:val="28"/>
        </w:rPr>
        <w:t xml:space="preserve"> апелляци</w:t>
      </w:r>
      <w:r>
        <w:rPr>
          <w:color w:val="1F262D"/>
          <w:sz w:val="28"/>
          <w:szCs w:val="28"/>
        </w:rPr>
        <w:t>ю.</w:t>
      </w:r>
    </w:p>
    <w:p w:rsidR="006A2AA5" w:rsidRDefault="006A2AA5" w:rsidP="00875DA4">
      <w:pPr>
        <w:spacing w:line="240" w:lineRule="atLeast"/>
        <w:ind w:firstLine="720"/>
        <w:jc w:val="both"/>
        <w:rPr>
          <w:caps/>
          <w:color w:val="1F262D"/>
          <w:sz w:val="28"/>
          <w:szCs w:val="28"/>
        </w:rPr>
      </w:pPr>
      <w:r w:rsidRPr="00D94573">
        <w:rPr>
          <w:color w:val="1F262D"/>
          <w:sz w:val="28"/>
          <w:szCs w:val="28"/>
        </w:rPr>
        <w:t xml:space="preserve">В случае удовлетворения апелляции результат ЕГЭ участника аннулируется, и участнику предоставляется возможность сдать ЕГЭ по данному предмету в другой день, предусмотренный </w:t>
      </w:r>
      <w:hyperlink r:id="rId57" w:history="1">
        <w:r w:rsidRPr="002814B4">
          <w:rPr>
            <w:sz w:val="28"/>
            <w:szCs w:val="28"/>
          </w:rPr>
          <w:t>единым расписанием</w:t>
        </w:r>
      </w:hyperlink>
      <w:r w:rsidRPr="002814B4">
        <w:rPr>
          <w:sz w:val="28"/>
          <w:szCs w:val="28"/>
        </w:rPr>
        <w:t>.</w:t>
      </w:r>
    </w:p>
    <w:p w:rsidR="006A2AA5" w:rsidRDefault="006A2AA5" w:rsidP="00183E1B">
      <w:pPr>
        <w:spacing w:line="240" w:lineRule="atLeast"/>
        <w:ind w:firstLine="708"/>
        <w:jc w:val="both"/>
        <w:rPr>
          <w:i/>
          <w:color w:val="1F262D"/>
          <w:sz w:val="28"/>
          <w:szCs w:val="28"/>
        </w:rPr>
      </w:pPr>
      <w:hyperlink r:id="rId58" w:history="1">
        <w:r w:rsidRPr="002814B4">
          <w:rPr>
            <w:bCs/>
            <w:i/>
            <w:color w:val="1F262D"/>
            <w:sz w:val="28"/>
            <w:szCs w:val="28"/>
          </w:rPr>
          <w:t xml:space="preserve">Правила подачи апелляции о несогласии с результатами ЕГЭ </w:t>
        </w:r>
      </w:hyperlink>
    </w:p>
    <w:p w:rsidR="006A2AA5" w:rsidRPr="002814B4" w:rsidRDefault="006A2AA5" w:rsidP="00875DA4">
      <w:pPr>
        <w:spacing w:line="240" w:lineRule="atLeast"/>
        <w:ind w:firstLine="720"/>
        <w:jc w:val="both"/>
        <w:rPr>
          <w:color w:val="1F262D"/>
          <w:sz w:val="28"/>
          <w:szCs w:val="28"/>
        </w:rPr>
      </w:pPr>
      <w:r w:rsidRPr="00D94573">
        <w:rPr>
          <w:color w:val="1F262D"/>
          <w:sz w:val="28"/>
          <w:szCs w:val="28"/>
        </w:rPr>
        <w:t>Апелляция о несогласии с результатами ЕГЭ подается в течение 2-х рабочих дней после официального объявления индивидуальных результатов экзамена и ознакомления с ними участника ЕГЭ</w:t>
      </w:r>
      <w:r>
        <w:rPr>
          <w:color w:val="1F262D"/>
          <w:sz w:val="28"/>
          <w:szCs w:val="28"/>
        </w:rPr>
        <w:t>.</w:t>
      </w:r>
    </w:p>
    <w:p w:rsidR="006A2AA5" w:rsidRDefault="006A2AA5" w:rsidP="00875DA4">
      <w:pPr>
        <w:spacing w:line="240" w:lineRule="atLeast"/>
        <w:ind w:firstLine="720"/>
        <w:jc w:val="both"/>
        <w:rPr>
          <w:color w:val="1F262D"/>
          <w:sz w:val="28"/>
          <w:szCs w:val="28"/>
        </w:rPr>
      </w:pPr>
      <w:r w:rsidRPr="00D94573">
        <w:rPr>
          <w:color w:val="1F262D"/>
          <w:sz w:val="28"/>
          <w:szCs w:val="28"/>
        </w:rPr>
        <w:t>Выпускники текущего года могут подать апелляцию о несогласии с выставленными баллами в образовательное учреждение, в котором они были допущены в установленном порядке к государственной (итоговой) аттестации, иные участники ЕГЭ — в </w:t>
      </w:r>
      <w:r>
        <w:rPr>
          <w:color w:val="1F262D"/>
          <w:sz w:val="28"/>
          <w:szCs w:val="28"/>
        </w:rPr>
        <w:t>учреждение, где зарегистрировались и ознакомились с официальными результатами ЕГЭ.</w:t>
      </w:r>
    </w:p>
    <w:p w:rsidR="006A2AA5" w:rsidRPr="002814B4" w:rsidRDefault="006A2AA5" w:rsidP="00875DA4">
      <w:pPr>
        <w:spacing w:line="240" w:lineRule="atLeast"/>
        <w:ind w:firstLine="720"/>
        <w:jc w:val="both"/>
        <w:rPr>
          <w:b/>
          <w:color w:val="1F262D"/>
          <w:sz w:val="28"/>
          <w:szCs w:val="28"/>
        </w:rPr>
      </w:pPr>
      <w:r w:rsidRPr="002814B4">
        <w:rPr>
          <w:rStyle w:val="Strong"/>
          <w:b w:val="0"/>
          <w:bCs/>
          <w:color w:val="1F262D"/>
          <w:sz w:val="28"/>
          <w:szCs w:val="28"/>
        </w:rPr>
        <w:t>Действия участника ЕГЭ</w:t>
      </w:r>
      <w:r>
        <w:rPr>
          <w:rStyle w:val="Strong"/>
          <w:b w:val="0"/>
          <w:bCs/>
          <w:color w:val="1F262D"/>
          <w:sz w:val="28"/>
          <w:szCs w:val="28"/>
        </w:rPr>
        <w:t>:</w:t>
      </w:r>
    </w:p>
    <w:p w:rsidR="006A2AA5" w:rsidRDefault="006A2AA5" w:rsidP="00875DA4">
      <w:pPr>
        <w:spacing w:line="240" w:lineRule="atLeast"/>
        <w:ind w:firstLine="720"/>
        <w:jc w:val="both"/>
        <w:rPr>
          <w:color w:val="1F262D"/>
          <w:sz w:val="28"/>
          <w:szCs w:val="28"/>
        </w:rPr>
      </w:pPr>
      <w:r>
        <w:rPr>
          <w:color w:val="1F262D"/>
          <w:sz w:val="28"/>
          <w:szCs w:val="28"/>
        </w:rPr>
        <w:t xml:space="preserve">- </w:t>
      </w:r>
      <w:r w:rsidRPr="00D94573">
        <w:rPr>
          <w:color w:val="1F262D"/>
          <w:sz w:val="28"/>
          <w:szCs w:val="28"/>
        </w:rPr>
        <w:t>получить по месту регистрации на ЕГЭ форму (в двух экземплярах), по которой составляется апелляция</w:t>
      </w:r>
      <w:r>
        <w:rPr>
          <w:color w:val="1F262D"/>
          <w:sz w:val="28"/>
          <w:szCs w:val="28"/>
        </w:rPr>
        <w:t>;</w:t>
      </w:r>
    </w:p>
    <w:p w:rsidR="006A2AA5" w:rsidRDefault="006A2AA5" w:rsidP="00875DA4">
      <w:pPr>
        <w:spacing w:line="240" w:lineRule="atLeast"/>
        <w:ind w:firstLine="720"/>
        <w:jc w:val="both"/>
        <w:rPr>
          <w:rStyle w:val="Strong"/>
          <w:b w:val="0"/>
          <w:bCs/>
          <w:color w:val="1F262D"/>
          <w:sz w:val="28"/>
          <w:szCs w:val="28"/>
        </w:rPr>
      </w:pPr>
      <w:r>
        <w:rPr>
          <w:color w:val="1F262D"/>
          <w:sz w:val="28"/>
          <w:szCs w:val="28"/>
        </w:rPr>
        <w:t xml:space="preserve">- </w:t>
      </w:r>
      <w:r w:rsidRPr="00D94573">
        <w:rPr>
          <w:color w:val="1F262D"/>
          <w:sz w:val="28"/>
          <w:szCs w:val="28"/>
        </w:rPr>
        <w:t xml:space="preserve">составить </w:t>
      </w:r>
      <w:r w:rsidRPr="00D1796B">
        <w:rPr>
          <w:color w:val="1F262D"/>
          <w:sz w:val="28"/>
          <w:szCs w:val="28"/>
        </w:rPr>
        <w:t xml:space="preserve">апелляцию </w:t>
      </w:r>
      <w:r w:rsidRPr="00D1796B">
        <w:rPr>
          <w:rStyle w:val="Strong"/>
          <w:b w:val="0"/>
          <w:bCs/>
          <w:color w:val="1F262D"/>
          <w:sz w:val="28"/>
          <w:szCs w:val="28"/>
        </w:rPr>
        <w:t>в 2-х экземплярах;</w:t>
      </w:r>
    </w:p>
    <w:p w:rsidR="006A2AA5" w:rsidRDefault="006A2AA5" w:rsidP="00875DA4">
      <w:pPr>
        <w:spacing w:line="240" w:lineRule="atLeast"/>
        <w:ind w:firstLine="720"/>
        <w:jc w:val="both"/>
        <w:rPr>
          <w:color w:val="1F262D"/>
          <w:sz w:val="28"/>
          <w:szCs w:val="28"/>
        </w:rPr>
      </w:pPr>
      <w:r>
        <w:rPr>
          <w:color w:val="1F262D"/>
          <w:sz w:val="28"/>
          <w:szCs w:val="28"/>
        </w:rPr>
        <w:t xml:space="preserve">- </w:t>
      </w:r>
      <w:r w:rsidRPr="00D94573">
        <w:rPr>
          <w:color w:val="1F262D"/>
          <w:sz w:val="28"/>
          <w:szCs w:val="28"/>
        </w:rPr>
        <w:t xml:space="preserve">передать оба экземпляра </w:t>
      </w:r>
      <w:r>
        <w:rPr>
          <w:color w:val="1F262D"/>
          <w:sz w:val="28"/>
          <w:szCs w:val="28"/>
        </w:rPr>
        <w:t xml:space="preserve">администратору ЕГЭ, </w:t>
      </w:r>
      <w:r w:rsidRPr="00D94573">
        <w:rPr>
          <w:color w:val="1F262D"/>
          <w:sz w:val="28"/>
          <w:szCs w:val="28"/>
        </w:rPr>
        <w:t>которы</w:t>
      </w:r>
      <w:r>
        <w:rPr>
          <w:color w:val="1F262D"/>
          <w:sz w:val="28"/>
          <w:szCs w:val="28"/>
        </w:rPr>
        <w:t>й обязан</w:t>
      </w:r>
      <w:r w:rsidRPr="00D94573">
        <w:rPr>
          <w:color w:val="1F262D"/>
          <w:sz w:val="28"/>
          <w:szCs w:val="28"/>
        </w:rPr>
        <w:t xml:space="preserve"> принять и удостоверить их своей подписью, один экземпляр отдать участнику ЕГЭ, другой передать в конфликтную комиссию</w:t>
      </w:r>
      <w:r>
        <w:rPr>
          <w:color w:val="1F262D"/>
          <w:sz w:val="28"/>
          <w:szCs w:val="28"/>
        </w:rPr>
        <w:t>;</w:t>
      </w:r>
    </w:p>
    <w:p w:rsidR="006A2AA5" w:rsidRDefault="006A2AA5" w:rsidP="00875DA4">
      <w:pPr>
        <w:spacing w:line="240" w:lineRule="atLeast"/>
        <w:ind w:firstLine="720"/>
        <w:jc w:val="both"/>
        <w:rPr>
          <w:color w:val="1F262D"/>
          <w:sz w:val="28"/>
          <w:szCs w:val="28"/>
        </w:rPr>
      </w:pPr>
      <w:r>
        <w:rPr>
          <w:color w:val="1F262D"/>
          <w:sz w:val="28"/>
          <w:szCs w:val="28"/>
        </w:rPr>
        <w:t xml:space="preserve">- </w:t>
      </w:r>
      <w:r w:rsidRPr="00D94573">
        <w:rPr>
          <w:color w:val="1F262D"/>
          <w:sz w:val="28"/>
          <w:szCs w:val="28"/>
        </w:rPr>
        <w:t>получить информацию о времени и месте рассмотрения апелляции</w:t>
      </w:r>
      <w:r>
        <w:rPr>
          <w:color w:val="1F262D"/>
          <w:sz w:val="28"/>
          <w:szCs w:val="28"/>
        </w:rPr>
        <w:t>;</w:t>
      </w:r>
    </w:p>
    <w:p w:rsidR="006A2AA5" w:rsidRDefault="006A2AA5" w:rsidP="00875DA4">
      <w:pPr>
        <w:spacing w:line="240" w:lineRule="atLeast"/>
        <w:ind w:firstLine="720"/>
        <w:jc w:val="both"/>
        <w:rPr>
          <w:color w:val="1F262D"/>
          <w:sz w:val="28"/>
          <w:szCs w:val="28"/>
        </w:rPr>
      </w:pPr>
      <w:r>
        <w:rPr>
          <w:color w:val="1F262D"/>
          <w:sz w:val="28"/>
          <w:szCs w:val="28"/>
        </w:rPr>
        <w:t xml:space="preserve">- </w:t>
      </w:r>
      <w:r w:rsidRPr="00D94573">
        <w:rPr>
          <w:color w:val="1F262D"/>
          <w:sz w:val="28"/>
          <w:szCs w:val="28"/>
        </w:rPr>
        <w:t>прийти на процедуру рассмотрения апелляций в конфликтную комиссию, имея при себе паспорт</w:t>
      </w:r>
      <w:r>
        <w:rPr>
          <w:color w:val="1F262D"/>
          <w:sz w:val="28"/>
          <w:szCs w:val="28"/>
        </w:rPr>
        <w:t>.</w:t>
      </w:r>
    </w:p>
    <w:p w:rsidR="006A2AA5" w:rsidRDefault="006A2AA5" w:rsidP="00875DA4">
      <w:pPr>
        <w:spacing w:line="240" w:lineRule="atLeast"/>
        <w:ind w:firstLine="720"/>
        <w:jc w:val="both"/>
        <w:rPr>
          <w:color w:val="1F262D"/>
          <w:sz w:val="28"/>
          <w:szCs w:val="28"/>
        </w:rPr>
      </w:pPr>
      <w:r w:rsidRPr="00D94573">
        <w:rPr>
          <w:color w:val="1F262D"/>
          <w:sz w:val="28"/>
          <w:szCs w:val="28"/>
        </w:rPr>
        <w:t>При рассмотрении апелляции вместо участника ЕГЭ или вместе с ним могут присутствовать его родители (законные представители), которые должны иметь при себе паспор</w:t>
      </w:r>
      <w:r>
        <w:rPr>
          <w:color w:val="1F262D"/>
          <w:sz w:val="28"/>
          <w:szCs w:val="28"/>
        </w:rPr>
        <w:t>та. Законные представители (опе</w:t>
      </w:r>
      <w:r w:rsidRPr="00D94573">
        <w:rPr>
          <w:color w:val="1F262D"/>
          <w:sz w:val="28"/>
          <w:szCs w:val="28"/>
        </w:rPr>
        <w:t>кун</w:t>
      </w:r>
      <w:r>
        <w:rPr>
          <w:color w:val="1F262D"/>
          <w:sz w:val="28"/>
          <w:szCs w:val="28"/>
        </w:rPr>
        <w:t>ы, усыновители, попечители, а также лица, осуществляющие патронаж совершеннолетнего дееспособного лица, который по состоянию здоровья не может осуществлять свои пра</w:t>
      </w:r>
      <w:r w:rsidRPr="00D94573">
        <w:rPr>
          <w:color w:val="1F262D"/>
          <w:sz w:val="28"/>
          <w:szCs w:val="28"/>
        </w:rPr>
        <w:t>ва) должны иметь при себе также другие документы, подтверждающие их полномочия</w:t>
      </w:r>
      <w:r>
        <w:rPr>
          <w:color w:val="1F262D"/>
          <w:sz w:val="28"/>
          <w:szCs w:val="28"/>
        </w:rPr>
        <w:t>.</w:t>
      </w:r>
    </w:p>
    <w:p w:rsidR="006A2AA5" w:rsidRDefault="006A2AA5" w:rsidP="00875DA4">
      <w:pPr>
        <w:spacing w:line="240" w:lineRule="atLeast"/>
        <w:ind w:firstLine="720"/>
        <w:jc w:val="both"/>
        <w:rPr>
          <w:color w:val="1F262D"/>
          <w:sz w:val="28"/>
          <w:szCs w:val="28"/>
        </w:rPr>
      </w:pPr>
      <w:r w:rsidRPr="00D94573">
        <w:rPr>
          <w:color w:val="1F262D"/>
          <w:sz w:val="28"/>
          <w:szCs w:val="28"/>
        </w:rPr>
        <w:t>По желанию участника ЕГЭ его апелляция может быть рассмотрена без его присутствия</w:t>
      </w:r>
      <w:r>
        <w:rPr>
          <w:color w:val="1F262D"/>
          <w:sz w:val="28"/>
          <w:szCs w:val="28"/>
        </w:rPr>
        <w:t>.</w:t>
      </w:r>
    </w:p>
    <w:p w:rsidR="006A2AA5" w:rsidRDefault="006A2AA5" w:rsidP="00875DA4">
      <w:pPr>
        <w:spacing w:line="240" w:lineRule="atLeast"/>
        <w:ind w:firstLine="720"/>
        <w:jc w:val="both"/>
        <w:rPr>
          <w:color w:val="1F262D"/>
          <w:sz w:val="28"/>
          <w:szCs w:val="28"/>
        </w:rPr>
      </w:pPr>
      <w:hyperlink r:id="rId59" w:history="1">
        <w:r w:rsidRPr="00D1796B">
          <w:rPr>
            <w:sz w:val="28"/>
            <w:szCs w:val="28"/>
          </w:rPr>
          <w:t>Конфликтная комиссия</w:t>
        </w:r>
      </w:hyperlink>
      <w:r w:rsidRPr="00D94573">
        <w:rPr>
          <w:color w:val="1F262D"/>
          <w:sz w:val="28"/>
          <w:szCs w:val="28"/>
        </w:rPr>
        <w:t xml:space="preserve"> рассматривает апелляцию о несогласии с выставленными баллами не более 4-х рабочих дней с момента ее подачи участником ЕГЭ</w:t>
      </w:r>
      <w:r>
        <w:rPr>
          <w:color w:val="1F262D"/>
          <w:sz w:val="28"/>
          <w:szCs w:val="28"/>
        </w:rPr>
        <w:t>.</w:t>
      </w:r>
    </w:p>
    <w:p w:rsidR="006A2AA5" w:rsidRDefault="006A2AA5" w:rsidP="00875DA4">
      <w:pPr>
        <w:spacing w:line="240" w:lineRule="atLeast"/>
        <w:ind w:firstLine="720"/>
        <w:jc w:val="both"/>
        <w:rPr>
          <w:rStyle w:val="Strong"/>
          <w:b w:val="0"/>
          <w:bCs/>
          <w:i/>
          <w:color w:val="1F262D"/>
          <w:sz w:val="28"/>
          <w:szCs w:val="28"/>
        </w:rPr>
      </w:pPr>
      <w:r w:rsidRPr="00D1796B">
        <w:rPr>
          <w:rStyle w:val="Strong"/>
          <w:b w:val="0"/>
          <w:bCs/>
          <w:i/>
          <w:color w:val="1F262D"/>
          <w:sz w:val="28"/>
          <w:szCs w:val="28"/>
        </w:rPr>
        <w:t>Результаты рассмотрения апелляции</w:t>
      </w:r>
      <w:r>
        <w:rPr>
          <w:rStyle w:val="Strong"/>
          <w:b w:val="0"/>
          <w:bCs/>
          <w:i/>
          <w:color w:val="1F262D"/>
          <w:sz w:val="28"/>
          <w:szCs w:val="28"/>
        </w:rPr>
        <w:t>:</w:t>
      </w:r>
    </w:p>
    <w:p w:rsidR="006A2AA5" w:rsidRDefault="006A2AA5" w:rsidP="00875DA4">
      <w:pPr>
        <w:spacing w:line="240" w:lineRule="atLeast"/>
        <w:ind w:firstLine="720"/>
        <w:jc w:val="both"/>
        <w:rPr>
          <w:color w:val="1F262D"/>
          <w:sz w:val="28"/>
          <w:szCs w:val="28"/>
        </w:rPr>
      </w:pPr>
      <w:r>
        <w:rPr>
          <w:rStyle w:val="Strong"/>
          <w:b w:val="0"/>
          <w:bCs/>
          <w:color w:val="1F262D"/>
          <w:sz w:val="28"/>
          <w:szCs w:val="28"/>
        </w:rPr>
        <w:t xml:space="preserve">- </w:t>
      </w:r>
      <w:r w:rsidRPr="00D94573">
        <w:rPr>
          <w:color w:val="1F262D"/>
          <w:sz w:val="28"/>
          <w:szCs w:val="28"/>
        </w:rPr>
        <w:t>отклонение апелляции и сохранение выставленных баллов</w:t>
      </w:r>
      <w:r>
        <w:rPr>
          <w:color w:val="1F262D"/>
          <w:sz w:val="28"/>
          <w:szCs w:val="28"/>
        </w:rPr>
        <w:t>;</w:t>
      </w:r>
    </w:p>
    <w:p w:rsidR="006A2AA5" w:rsidRPr="00D1796B" w:rsidRDefault="006A2AA5" w:rsidP="00875DA4">
      <w:pPr>
        <w:spacing w:line="240" w:lineRule="atLeast"/>
        <w:ind w:firstLine="720"/>
        <w:jc w:val="both"/>
        <w:rPr>
          <w:b/>
          <w:color w:val="1F262D"/>
          <w:sz w:val="28"/>
          <w:szCs w:val="28"/>
        </w:rPr>
      </w:pPr>
      <w:r>
        <w:rPr>
          <w:b/>
          <w:color w:val="1F262D"/>
          <w:sz w:val="28"/>
          <w:szCs w:val="28"/>
        </w:rPr>
        <w:t xml:space="preserve">- </w:t>
      </w:r>
      <w:r w:rsidRPr="00D94573">
        <w:rPr>
          <w:color w:val="1F262D"/>
          <w:sz w:val="28"/>
          <w:szCs w:val="28"/>
        </w:rPr>
        <w:t>удовлетворение апелляции и выставление других баллов</w:t>
      </w:r>
      <w:r>
        <w:rPr>
          <w:color w:val="1F262D"/>
          <w:sz w:val="28"/>
          <w:szCs w:val="28"/>
        </w:rPr>
        <w:t>.</w:t>
      </w:r>
    </w:p>
    <w:p w:rsidR="006A2AA5" w:rsidRPr="00D1796B" w:rsidRDefault="006A2AA5" w:rsidP="00875DA4">
      <w:pPr>
        <w:spacing w:line="240" w:lineRule="atLeast"/>
        <w:ind w:firstLine="720"/>
        <w:jc w:val="both"/>
        <w:rPr>
          <w:sz w:val="28"/>
          <w:szCs w:val="28"/>
        </w:rPr>
      </w:pPr>
      <w:r w:rsidRPr="00D1796B">
        <w:rPr>
          <w:rStyle w:val="Strong"/>
          <w:b w:val="0"/>
          <w:bCs/>
          <w:sz w:val="28"/>
          <w:szCs w:val="28"/>
        </w:rPr>
        <w:t>ВНИМАНИЕ!</w:t>
      </w:r>
    </w:p>
    <w:p w:rsidR="006A2AA5" w:rsidRPr="00D94573" w:rsidRDefault="006A2AA5" w:rsidP="00875DA4">
      <w:pPr>
        <w:spacing w:line="240" w:lineRule="atLeast"/>
        <w:ind w:firstLine="720"/>
        <w:jc w:val="both"/>
        <w:rPr>
          <w:color w:val="1F262D"/>
          <w:sz w:val="28"/>
          <w:szCs w:val="28"/>
        </w:rPr>
      </w:pPr>
      <w:r w:rsidRPr="00D94573">
        <w:rPr>
          <w:color w:val="1F262D"/>
          <w:sz w:val="28"/>
          <w:szCs w:val="28"/>
        </w:rPr>
        <w:t>По результатам рассмотрения апелляции количество выставленных баллов может быть изменено как в сторону увеличения, так и в сторону уменьшения.</w:t>
      </w:r>
    </w:p>
    <w:p w:rsidR="006A2AA5" w:rsidRPr="00D94573" w:rsidRDefault="006A2AA5" w:rsidP="00875DA4">
      <w:pPr>
        <w:spacing w:line="240" w:lineRule="atLeast"/>
        <w:ind w:firstLine="720"/>
        <w:jc w:val="both"/>
        <w:rPr>
          <w:color w:val="1F262D"/>
          <w:sz w:val="28"/>
          <w:szCs w:val="28"/>
        </w:rPr>
      </w:pPr>
      <w:r w:rsidRPr="00D94573">
        <w:rPr>
          <w:color w:val="1F262D"/>
          <w:sz w:val="28"/>
          <w:szCs w:val="28"/>
        </w:rPr>
        <w:t>Черновики, использованные на экзамене, в качестве материалов апелляции не рассматриваются.</w:t>
      </w:r>
    </w:p>
    <w:p w:rsidR="006A2AA5" w:rsidRPr="00D94573" w:rsidRDefault="006A2AA5" w:rsidP="00875DA4">
      <w:pPr>
        <w:spacing w:line="240" w:lineRule="atLeast"/>
        <w:ind w:firstLine="720"/>
        <w:jc w:val="both"/>
        <w:rPr>
          <w:color w:val="1F262D"/>
          <w:sz w:val="28"/>
          <w:szCs w:val="28"/>
        </w:rPr>
      </w:pPr>
      <w:r w:rsidRPr="00D94573">
        <w:rPr>
          <w:color w:val="1F262D"/>
          <w:sz w:val="28"/>
          <w:szCs w:val="28"/>
        </w:rPr>
        <w:t>За факт подачи апелляции количество баллов не может быть уменьшено.</w:t>
      </w:r>
    </w:p>
    <w:p w:rsidR="006A2AA5" w:rsidRPr="006E3253" w:rsidRDefault="006A2AA5" w:rsidP="00875DA4">
      <w:pPr>
        <w:ind w:firstLine="720"/>
        <w:jc w:val="both"/>
        <w:rPr>
          <w:b/>
          <w:sz w:val="28"/>
          <w:szCs w:val="28"/>
        </w:rPr>
      </w:pPr>
    </w:p>
    <w:p w:rsidR="006A2AA5" w:rsidRPr="006E3253" w:rsidRDefault="006A2AA5" w:rsidP="00875DA4">
      <w:pPr>
        <w:ind w:firstLine="720"/>
        <w:jc w:val="center"/>
        <w:rPr>
          <w:b/>
          <w:sz w:val="28"/>
          <w:szCs w:val="28"/>
        </w:rPr>
      </w:pPr>
      <w:r w:rsidRPr="006E3253">
        <w:rPr>
          <w:b/>
          <w:sz w:val="28"/>
          <w:szCs w:val="28"/>
        </w:rPr>
        <w:t xml:space="preserve">17. </w:t>
      </w:r>
      <w:r w:rsidRPr="006E3253">
        <w:rPr>
          <w:b/>
          <w:sz w:val="28"/>
          <w:szCs w:val="28"/>
        </w:rPr>
        <w:tab/>
        <w:t>СВИДЕТЕЛЬСТВО О РЕЗУЛЬТАТАХ ЕГЭ</w:t>
      </w:r>
    </w:p>
    <w:p w:rsidR="006A2AA5" w:rsidRPr="006E3253" w:rsidRDefault="006A2AA5" w:rsidP="00875DA4">
      <w:pPr>
        <w:ind w:firstLine="720"/>
        <w:jc w:val="both"/>
        <w:rPr>
          <w:sz w:val="28"/>
          <w:szCs w:val="28"/>
        </w:rPr>
      </w:pPr>
    </w:p>
    <w:p w:rsidR="006A2AA5" w:rsidRPr="006E3253" w:rsidRDefault="006A2AA5" w:rsidP="00875DA4">
      <w:pPr>
        <w:ind w:firstLine="720"/>
        <w:jc w:val="both"/>
        <w:rPr>
          <w:sz w:val="28"/>
          <w:szCs w:val="28"/>
        </w:rPr>
      </w:pPr>
      <w:r>
        <w:rPr>
          <w:noProof/>
        </w:rPr>
        <w:pict>
          <v:shape id="Рисунок 235" o:spid="_x0000_s1055" type="#_x0000_t75" alt="Рисунок7" style="position:absolute;left:0;text-align:left;margin-left:2.25pt;margin-top:11.7pt;width:252pt;height:163.9pt;z-index:-251652096;visibility:visible" wrapcoords="321 296 193 493 129 20811 321 21205 21279 21205 21471 20811 21407 493 21279 296 321 296">
            <v:imagedata r:id="rId60" o:title=""/>
            <w10:wrap type="tight"/>
          </v:shape>
        </w:pict>
      </w:r>
      <w:r w:rsidRPr="006E3253">
        <w:rPr>
          <w:sz w:val="28"/>
          <w:szCs w:val="28"/>
        </w:rPr>
        <w:t>В свидетельство выставляются результаты ЕГЭ по тем предметам, уровень освоения которых оценен не ниже минимального количества баллов, установленного в текущем году Рособрнадзором.</w:t>
      </w:r>
    </w:p>
    <w:p w:rsidR="006A2AA5" w:rsidRPr="006E3253" w:rsidRDefault="006A2AA5" w:rsidP="00875DA4">
      <w:pPr>
        <w:widowControl w:val="0"/>
        <w:autoSpaceDE w:val="0"/>
        <w:autoSpaceDN w:val="0"/>
        <w:adjustRightInd w:val="0"/>
        <w:ind w:firstLine="720"/>
        <w:jc w:val="both"/>
        <w:rPr>
          <w:sz w:val="28"/>
          <w:szCs w:val="28"/>
        </w:rPr>
      </w:pPr>
      <w:r w:rsidRPr="006E3253">
        <w:rPr>
          <w:sz w:val="28"/>
          <w:szCs w:val="28"/>
        </w:rPr>
        <w:t xml:space="preserve">В </w:t>
      </w:r>
      <w:r w:rsidRPr="006E3253">
        <w:rPr>
          <w:b/>
          <w:i/>
          <w:sz w:val="28"/>
          <w:szCs w:val="28"/>
        </w:rPr>
        <w:t xml:space="preserve">свидетельство </w:t>
      </w:r>
      <w:r w:rsidRPr="006E3253">
        <w:rPr>
          <w:sz w:val="28"/>
          <w:szCs w:val="28"/>
        </w:rPr>
        <w:t>выставляются «положительные» результаты по предметам</w:t>
      </w:r>
      <w:r>
        <w:rPr>
          <w:sz w:val="28"/>
          <w:szCs w:val="28"/>
        </w:rPr>
        <w:t>.</w:t>
      </w:r>
    </w:p>
    <w:p w:rsidR="006A2AA5" w:rsidRPr="006E3253" w:rsidRDefault="006A2AA5" w:rsidP="00875DA4">
      <w:pPr>
        <w:ind w:firstLine="720"/>
        <w:jc w:val="both"/>
        <w:rPr>
          <w:sz w:val="28"/>
          <w:szCs w:val="28"/>
        </w:rPr>
      </w:pPr>
      <w:r w:rsidRPr="006E3253">
        <w:rPr>
          <w:sz w:val="28"/>
          <w:szCs w:val="28"/>
        </w:rPr>
        <w:t xml:space="preserve">Результаты всех </w:t>
      </w:r>
      <w:r>
        <w:rPr>
          <w:sz w:val="28"/>
          <w:szCs w:val="28"/>
        </w:rPr>
        <w:t xml:space="preserve">экзаменов </w:t>
      </w:r>
      <w:r w:rsidRPr="006E3253">
        <w:rPr>
          <w:sz w:val="28"/>
          <w:szCs w:val="28"/>
        </w:rPr>
        <w:t xml:space="preserve">каждого участника заносятся в </w:t>
      </w:r>
      <w:r>
        <w:rPr>
          <w:sz w:val="28"/>
          <w:szCs w:val="28"/>
        </w:rPr>
        <w:t>ФБС</w:t>
      </w:r>
      <w:r w:rsidRPr="006E3253">
        <w:rPr>
          <w:sz w:val="28"/>
          <w:szCs w:val="28"/>
        </w:rPr>
        <w:t>.</w:t>
      </w:r>
    </w:p>
    <w:p w:rsidR="006A2AA5" w:rsidRPr="006E3253" w:rsidRDefault="006A2AA5" w:rsidP="00875DA4">
      <w:pPr>
        <w:ind w:firstLine="720"/>
        <w:jc w:val="both"/>
        <w:rPr>
          <w:sz w:val="28"/>
          <w:szCs w:val="28"/>
        </w:rPr>
      </w:pPr>
      <w:r w:rsidRPr="006E3253">
        <w:rPr>
          <w:sz w:val="28"/>
          <w:szCs w:val="28"/>
        </w:rPr>
        <w:t xml:space="preserve">Результаты ЕГЭ действительны </w:t>
      </w:r>
      <w:r w:rsidRPr="006E3253">
        <w:rPr>
          <w:b/>
          <w:i/>
          <w:sz w:val="28"/>
          <w:szCs w:val="28"/>
        </w:rPr>
        <w:t>до 31 декабря</w:t>
      </w:r>
      <w:r w:rsidRPr="006E3253">
        <w:rPr>
          <w:sz w:val="28"/>
          <w:szCs w:val="28"/>
        </w:rPr>
        <w:t xml:space="preserve"> года, сл</w:t>
      </w:r>
      <w:r>
        <w:rPr>
          <w:sz w:val="28"/>
          <w:szCs w:val="28"/>
        </w:rPr>
        <w:t>едующего за годом участия в ЕГЭ</w:t>
      </w:r>
      <w:r w:rsidRPr="006E3253">
        <w:rPr>
          <w:sz w:val="28"/>
          <w:szCs w:val="28"/>
        </w:rPr>
        <w:t xml:space="preserve"> </w:t>
      </w:r>
      <w:r>
        <w:rPr>
          <w:sz w:val="28"/>
          <w:szCs w:val="28"/>
        </w:rPr>
        <w:t>(</w:t>
      </w:r>
      <w:r w:rsidRPr="006E3253">
        <w:rPr>
          <w:sz w:val="28"/>
          <w:szCs w:val="28"/>
        </w:rPr>
        <w:t>например, свидетельство, полученное участником ЕГЭ в июне 2012 года будет действительно до 31 декабря 2013 года</w:t>
      </w:r>
      <w:r>
        <w:rPr>
          <w:sz w:val="28"/>
          <w:szCs w:val="28"/>
        </w:rPr>
        <w:t>)</w:t>
      </w:r>
      <w:r w:rsidRPr="006E3253">
        <w:rPr>
          <w:sz w:val="28"/>
          <w:szCs w:val="28"/>
        </w:rPr>
        <w:t>.</w:t>
      </w:r>
    </w:p>
    <w:p w:rsidR="006A2AA5" w:rsidRPr="006E3253" w:rsidRDefault="006A2AA5" w:rsidP="00875DA4">
      <w:pPr>
        <w:widowControl w:val="0"/>
        <w:autoSpaceDE w:val="0"/>
        <w:autoSpaceDN w:val="0"/>
        <w:adjustRightInd w:val="0"/>
        <w:ind w:firstLine="720"/>
        <w:jc w:val="both"/>
        <w:rPr>
          <w:b/>
          <w:sz w:val="28"/>
          <w:szCs w:val="28"/>
          <w:u w:val="single"/>
        </w:rPr>
      </w:pPr>
    </w:p>
    <w:p w:rsidR="006A2AA5" w:rsidRDefault="006A2AA5" w:rsidP="00875DA4">
      <w:pPr>
        <w:widowControl w:val="0"/>
        <w:autoSpaceDE w:val="0"/>
        <w:autoSpaceDN w:val="0"/>
        <w:adjustRightInd w:val="0"/>
        <w:ind w:firstLine="720"/>
        <w:jc w:val="center"/>
        <w:rPr>
          <w:b/>
          <w:sz w:val="28"/>
          <w:szCs w:val="28"/>
        </w:rPr>
      </w:pPr>
    </w:p>
    <w:p w:rsidR="006A2AA5" w:rsidRPr="006E3253" w:rsidRDefault="006A2AA5" w:rsidP="00875DA4">
      <w:pPr>
        <w:widowControl w:val="0"/>
        <w:autoSpaceDE w:val="0"/>
        <w:autoSpaceDN w:val="0"/>
        <w:adjustRightInd w:val="0"/>
        <w:ind w:firstLine="720"/>
        <w:jc w:val="center"/>
        <w:rPr>
          <w:b/>
          <w:sz w:val="28"/>
          <w:szCs w:val="28"/>
        </w:rPr>
      </w:pPr>
      <w:r w:rsidRPr="006E3253">
        <w:rPr>
          <w:b/>
          <w:sz w:val="28"/>
          <w:szCs w:val="28"/>
        </w:rPr>
        <w:t>18. ОЛИМПИАДЫ И ЕГЭ</w:t>
      </w:r>
    </w:p>
    <w:p w:rsidR="006A2AA5" w:rsidRPr="00D1796B" w:rsidRDefault="006A2AA5" w:rsidP="00875DA4">
      <w:pPr>
        <w:widowControl w:val="0"/>
        <w:autoSpaceDE w:val="0"/>
        <w:autoSpaceDN w:val="0"/>
        <w:adjustRightInd w:val="0"/>
        <w:ind w:firstLine="720"/>
        <w:jc w:val="both"/>
        <w:rPr>
          <w:b/>
          <w:sz w:val="28"/>
          <w:szCs w:val="28"/>
          <w:u w:val="single"/>
        </w:rPr>
      </w:pPr>
    </w:p>
    <w:p w:rsidR="006A2AA5" w:rsidRPr="00D1796B" w:rsidRDefault="006A2AA5" w:rsidP="00875DA4">
      <w:pPr>
        <w:ind w:firstLine="720"/>
        <w:jc w:val="both"/>
        <w:rPr>
          <w:color w:val="1F262D"/>
          <w:sz w:val="28"/>
          <w:szCs w:val="28"/>
        </w:rPr>
      </w:pPr>
      <w:r w:rsidRPr="00D1796B">
        <w:rPr>
          <w:color w:val="1F262D"/>
          <w:sz w:val="28"/>
          <w:szCs w:val="28"/>
        </w:rPr>
        <w:t>Основными целями и задачами олимпиад являются выявление и развитие у детей творческих способностей и интереса к научно-исследовательской деятельности, создание необходимых условий для поддержки одаренных детей, привлечение ученых и практиков соответствующих областей к работе с одаренными детьми, отбор наиболее талантливых обучающихся в состав сборных команд Российской Федерации для участия в международных олимпиадах по общеобразовательным предметам.</w:t>
      </w:r>
    </w:p>
    <w:p w:rsidR="006A2AA5" w:rsidRPr="00D1796B" w:rsidRDefault="006A2AA5" w:rsidP="00875DA4">
      <w:pPr>
        <w:ind w:firstLine="720"/>
        <w:jc w:val="both"/>
        <w:rPr>
          <w:color w:val="1F262D"/>
          <w:sz w:val="28"/>
          <w:szCs w:val="28"/>
        </w:rPr>
      </w:pPr>
      <w:r w:rsidRPr="00D1796B">
        <w:rPr>
          <w:color w:val="1F262D"/>
          <w:sz w:val="28"/>
          <w:szCs w:val="28"/>
        </w:rPr>
        <w:t>Ниже приведен перечень олимпиад, результаты участия в которых дают различные льготы при поступлении в вузы</w:t>
      </w:r>
      <w:r>
        <w:rPr>
          <w:color w:val="1F262D"/>
          <w:sz w:val="28"/>
          <w:szCs w:val="28"/>
        </w:rPr>
        <w:t xml:space="preserve"> и </w:t>
      </w:r>
      <w:r w:rsidRPr="00D1796B">
        <w:rPr>
          <w:color w:val="1F262D"/>
          <w:sz w:val="28"/>
          <w:szCs w:val="28"/>
        </w:rPr>
        <w:t>ссузы:</w:t>
      </w:r>
    </w:p>
    <w:p w:rsidR="006A2AA5" w:rsidRPr="00D1796B" w:rsidRDefault="006A2AA5" w:rsidP="00222F3E">
      <w:pPr>
        <w:numPr>
          <w:ilvl w:val="0"/>
          <w:numId w:val="20"/>
        </w:numPr>
        <w:ind w:left="0" w:firstLine="720"/>
        <w:jc w:val="both"/>
        <w:rPr>
          <w:color w:val="1F262D"/>
          <w:sz w:val="28"/>
          <w:szCs w:val="28"/>
        </w:rPr>
      </w:pPr>
      <w:r w:rsidRPr="00D1796B">
        <w:rPr>
          <w:color w:val="1F262D"/>
          <w:sz w:val="28"/>
          <w:szCs w:val="28"/>
        </w:rPr>
        <w:t>Международные олимпиады по общеобраз</w:t>
      </w:r>
      <w:r>
        <w:rPr>
          <w:color w:val="1F262D"/>
          <w:sz w:val="28"/>
          <w:szCs w:val="28"/>
        </w:rPr>
        <w:t>овательным предметам школьников;</w:t>
      </w:r>
    </w:p>
    <w:p w:rsidR="006A2AA5" w:rsidRPr="00D1796B" w:rsidRDefault="006A2AA5" w:rsidP="00222F3E">
      <w:pPr>
        <w:numPr>
          <w:ilvl w:val="0"/>
          <w:numId w:val="20"/>
        </w:numPr>
        <w:ind w:left="0" w:firstLine="720"/>
        <w:jc w:val="both"/>
        <w:rPr>
          <w:color w:val="1F262D"/>
          <w:sz w:val="28"/>
          <w:szCs w:val="28"/>
        </w:rPr>
      </w:pPr>
      <w:r w:rsidRPr="00D1796B">
        <w:rPr>
          <w:color w:val="1F262D"/>
          <w:sz w:val="28"/>
          <w:szCs w:val="28"/>
        </w:rPr>
        <w:t>Всероссийская олимпиада школьников</w:t>
      </w:r>
      <w:r>
        <w:rPr>
          <w:color w:val="1F262D"/>
          <w:sz w:val="28"/>
          <w:szCs w:val="28"/>
        </w:rPr>
        <w:t>;</w:t>
      </w:r>
      <w:r w:rsidRPr="00D1796B">
        <w:rPr>
          <w:color w:val="1F262D"/>
          <w:sz w:val="28"/>
          <w:szCs w:val="28"/>
        </w:rPr>
        <w:t xml:space="preserve"> </w:t>
      </w:r>
    </w:p>
    <w:p w:rsidR="006A2AA5" w:rsidRPr="00D1796B" w:rsidRDefault="006A2AA5" w:rsidP="00222F3E">
      <w:pPr>
        <w:numPr>
          <w:ilvl w:val="0"/>
          <w:numId w:val="20"/>
        </w:numPr>
        <w:ind w:left="0" w:firstLine="720"/>
        <w:jc w:val="both"/>
        <w:rPr>
          <w:color w:val="1F262D"/>
          <w:sz w:val="28"/>
          <w:szCs w:val="28"/>
        </w:rPr>
      </w:pPr>
      <w:r w:rsidRPr="00D1796B">
        <w:rPr>
          <w:color w:val="1F262D"/>
          <w:sz w:val="28"/>
          <w:szCs w:val="28"/>
        </w:rPr>
        <w:t>Олимпиады школьников</w:t>
      </w:r>
      <w:r>
        <w:rPr>
          <w:color w:val="1F262D"/>
          <w:sz w:val="28"/>
          <w:szCs w:val="28"/>
        </w:rPr>
        <w:t>;</w:t>
      </w:r>
      <w:r w:rsidRPr="00D1796B">
        <w:rPr>
          <w:color w:val="1F262D"/>
          <w:sz w:val="28"/>
          <w:szCs w:val="28"/>
        </w:rPr>
        <w:t xml:space="preserve"> </w:t>
      </w:r>
    </w:p>
    <w:p w:rsidR="006A2AA5" w:rsidRPr="00026213" w:rsidRDefault="006A2AA5" w:rsidP="00222F3E">
      <w:pPr>
        <w:numPr>
          <w:ilvl w:val="0"/>
          <w:numId w:val="20"/>
        </w:numPr>
        <w:ind w:left="0" w:firstLine="720"/>
        <w:jc w:val="both"/>
        <w:rPr>
          <w:color w:val="1F262D"/>
          <w:sz w:val="28"/>
          <w:szCs w:val="28"/>
        </w:rPr>
      </w:pPr>
      <w:r w:rsidRPr="00D1796B">
        <w:rPr>
          <w:color w:val="1F262D"/>
          <w:sz w:val="28"/>
          <w:szCs w:val="28"/>
        </w:rPr>
        <w:t>Олимпийские, Паралимпийские и Сурдлимпийские игры</w:t>
      </w:r>
      <w:r>
        <w:rPr>
          <w:color w:val="1F262D"/>
          <w:sz w:val="28"/>
          <w:szCs w:val="28"/>
        </w:rPr>
        <w:t>.</w:t>
      </w:r>
      <w:r w:rsidRPr="00D1796B">
        <w:rPr>
          <w:color w:val="1F262D"/>
          <w:sz w:val="28"/>
          <w:szCs w:val="28"/>
        </w:rPr>
        <w:t xml:space="preserve"> </w:t>
      </w:r>
    </w:p>
    <w:p w:rsidR="006A2AA5" w:rsidRPr="00D1796B" w:rsidRDefault="006A2AA5" w:rsidP="00875DA4">
      <w:pPr>
        <w:ind w:firstLine="720"/>
        <w:jc w:val="both"/>
        <w:rPr>
          <w:bCs/>
          <w:color w:val="1F262D"/>
          <w:sz w:val="28"/>
          <w:szCs w:val="28"/>
        </w:rPr>
      </w:pPr>
      <w:r w:rsidRPr="00D1796B">
        <w:rPr>
          <w:bCs/>
          <w:color w:val="1F262D"/>
          <w:sz w:val="28"/>
          <w:szCs w:val="28"/>
        </w:rPr>
        <w:t>ВАЖНО</w:t>
      </w:r>
      <w:r w:rsidRPr="00026213">
        <w:rPr>
          <w:bCs/>
          <w:color w:val="1F262D"/>
          <w:sz w:val="28"/>
          <w:szCs w:val="28"/>
        </w:rPr>
        <w:t>!</w:t>
      </w:r>
    </w:p>
    <w:p w:rsidR="006A2AA5" w:rsidRPr="00026213" w:rsidRDefault="006A2AA5" w:rsidP="00875DA4">
      <w:pPr>
        <w:ind w:firstLine="720"/>
        <w:jc w:val="both"/>
        <w:rPr>
          <w:bCs/>
          <w:color w:val="1F262D"/>
          <w:sz w:val="28"/>
          <w:szCs w:val="28"/>
        </w:rPr>
      </w:pPr>
      <w:r w:rsidRPr="00026213">
        <w:rPr>
          <w:bCs/>
          <w:color w:val="1F262D"/>
          <w:sz w:val="28"/>
          <w:szCs w:val="28"/>
        </w:rPr>
        <w:t>Вне конкурса, используя льготу победителя или призера любой олимпиады, можно поступить только в один вуз или ссуз на одно направление подготовки (специальность), соответствующее профилю олимпиады.</w:t>
      </w:r>
    </w:p>
    <w:p w:rsidR="006A2AA5" w:rsidRPr="00D1796B" w:rsidRDefault="006A2AA5" w:rsidP="00875DA4">
      <w:pPr>
        <w:ind w:firstLine="720"/>
        <w:jc w:val="both"/>
        <w:rPr>
          <w:color w:val="1F262D"/>
          <w:sz w:val="28"/>
          <w:szCs w:val="28"/>
        </w:rPr>
      </w:pPr>
      <w:r w:rsidRPr="00D1796B">
        <w:rPr>
          <w:color w:val="1F262D"/>
          <w:sz w:val="28"/>
          <w:szCs w:val="28"/>
        </w:rPr>
        <w:t xml:space="preserve">В других </w:t>
      </w:r>
      <w:r>
        <w:rPr>
          <w:color w:val="1F262D"/>
          <w:sz w:val="28"/>
          <w:szCs w:val="28"/>
        </w:rPr>
        <w:t>вузах и ссузах</w:t>
      </w:r>
      <w:r w:rsidRPr="00D1796B">
        <w:rPr>
          <w:color w:val="1F262D"/>
          <w:sz w:val="28"/>
          <w:szCs w:val="28"/>
        </w:rPr>
        <w:t xml:space="preserve"> победители и призеры различных олимпиад смогут участвовать в конкурсе на общих основаниях.</w:t>
      </w:r>
    </w:p>
    <w:p w:rsidR="006A2AA5" w:rsidRDefault="006A2AA5" w:rsidP="00875DA4">
      <w:pPr>
        <w:ind w:firstLine="720"/>
        <w:jc w:val="both"/>
        <w:rPr>
          <w:sz w:val="28"/>
          <w:szCs w:val="28"/>
        </w:rPr>
      </w:pPr>
      <w:r w:rsidRPr="00026213">
        <w:rPr>
          <w:sz w:val="28"/>
          <w:szCs w:val="28"/>
        </w:rPr>
        <w:t>При поступлении в вуз</w:t>
      </w:r>
      <w:r>
        <w:rPr>
          <w:sz w:val="28"/>
          <w:szCs w:val="28"/>
        </w:rPr>
        <w:t xml:space="preserve">ы и </w:t>
      </w:r>
      <w:r w:rsidRPr="00026213">
        <w:rPr>
          <w:sz w:val="28"/>
          <w:szCs w:val="28"/>
        </w:rPr>
        <w:t>ссуз</w:t>
      </w:r>
      <w:r>
        <w:rPr>
          <w:sz w:val="28"/>
          <w:szCs w:val="28"/>
        </w:rPr>
        <w:t>ы</w:t>
      </w:r>
      <w:r w:rsidRPr="00026213">
        <w:rPr>
          <w:sz w:val="28"/>
          <w:szCs w:val="28"/>
        </w:rPr>
        <w:t xml:space="preserve"> на специальность не по профилю олимпиады, результат олимпиады засчитывается как 100 баллов по предмету, соответствующему профилю олимпиады</w:t>
      </w:r>
      <w:r>
        <w:rPr>
          <w:sz w:val="28"/>
          <w:szCs w:val="28"/>
        </w:rPr>
        <w:t>.</w:t>
      </w:r>
    </w:p>
    <w:p w:rsidR="006A2AA5" w:rsidRDefault="006A2AA5" w:rsidP="00875DA4">
      <w:pPr>
        <w:ind w:firstLine="720"/>
        <w:jc w:val="both"/>
        <w:rPr>
          <w:sz w:val="28"/>
          <w:szCs w:val="28"/>
        </w:rPr>
      </w:pPr>
      <w:r w:rsidRPr="00026213">
        <w:rPr>
          <w:sz w:val="28"/>
          <w:szCs w:val="28"/>
        </w:rPr>
        <w:t>Результаты победителей и призеров заключительного этапа всероссийской олимпиады школьников являются бессрочными</w:t>
      </w:r>
      <w:r>
        <w:rPr>
          <w:sz w:val="28"/>
          <w:szCs w:val="28"/>
        </w:rPr>
        <w:t>.</w:t>
      </w:r>
    </w:p>
    <w:p w:rsidR="006A2AA5" w:rsidRDefault="006A2AA5" w:rsidP="00875DA4">
      <w:pPr>
        <w:ind w:firstLine="720"/>
        <w:jc w:val="both"/>
        <w:rPr>
          <w:sz w:val="28"/>
          <w:szCs w:val="28"/>
        </w:rPr>
      </w:pPr>
    </w:p>
    <w:p w:rsidR="006A2AA5" w:rsidRDefault="006A2AA5" w:rsidP="00875DA4">
      <w:pPr>
        <w:ind w:firstLine="720"/>
        <w:jc w:val="center"/>
        <w:rPr>
          <w:b/>
          <w:caps/>
          <w:sz w:val="28"/>
          <w:szCs w:val="28"/>
        </w:rPr>
      </w:pPr>
      <w:r w:rsidRPr="00026213">
        <w:rPr>
          <w:b/>
          <w:caps/>
          <w:sz w:val="28"/>
          <w:szCs w:val="28"/>
        </w:rPr>
        <w:t xml:space="preserve">19. Аттестат и </w:t>
      </w:r>
      <w:r>
        <w:rPr>
          <w:b/>
          <w:caps/>
          <w:sz w:val="28"/>
          <w:szCs w:val="28"/>
        </w:rPr>
        <w:t>ЕГЭ</w:t>
      </w:r>
    </w:p>
    <w:p w:rsidR="006A2AA5" w:rsidRDefault="006A2AA5" w:rsidP="00875DA4">
      <w:pPr>
        <w:ind w:firstLine="720"/>
        <w:jc w:val="center"/>
        <w:rPr>
          <w:b/>
          <w:caps/>
          <w:sz w:val="28"/>
          <w:szCs w:val="28"/>
        </w:rPr>
      </w:pPr>
    </w:p>
    <w:p w:rsidR="006A2AA5" w:rsidRDefault="006A2AA5" w:rsidP="00875DA4">
      <w:pPr>
        <w:ind w:firstLine="720"/>
        <w:jc w:val="both"/>
        <w:rPr>
          <w:color w:val="1F262D"/>
          <w:sz w:val="28"/>
          <w:szCs w:val="28"/>
        </w:rPr>
      </w:pPr>
      <w:r w:rsidRPr="00026213">
        <w:rPr>
          <w:color w:val="1F262D"/>
          <w:sz w:val="28"/>
          <w:szCs w:val="28"/>
        </w:rPr>
        <w:t xml:space="preserve">Результаты ЕГЭ не влияют на оценки по соответствующим предметам в аттестате, но от успешной сдачи ЕГЭ по двум обязательным предметам </w:t>
      </w:r>
      <w:r w:rsidRPr="00026213">
        <w:rPr>
          <w:sz w:val="28"/>
          <w:szCs w:val="28"/>
        </w:rPr>
        <w:t>(</w:t>
      </w:r>
      <w:hyperlink r:id="rId61" w:history="1">
        <w:r w:rsidRPr="00026213">
          <w:rPr>
            <w:sz w:val="28"/>
            <w:szCs w:val="28"/>
          </w:rPr>
          <w:t>русскому языку</w:t>
        </w:r>
      </w:hyperlink>
      <w:r w:rsidRPr="00026213">
        <w:rPr>
          <w:sz w:val="28"/>
          <w:szCs w:val="28"/>
        </w:rPr>
        <w:t xml:space="preserve"> и </w:t>
      </w:r>
      <w:hyperlink r:id="rId62" w:history="1">
        <w:r w:rsidRPr="00026213">
          <w:rPr>
            <w:sz w:val="28"/>
            <w:szCs w:val="28"/>
          </w:rPr>
          <w:t>математике</w:t>
        </w:r>
      </w:hyperlink>
      <w:r w:rsidRPr="00026213">
        <w:rPr>
          <w:sz w:val="28"/>
          <w:szCs w:val="28"/>
        </w:rPr>
        <w:t>) зависит получение аттестата.</w:t>
      </w:r>
    </w:p>
    <w:p w:rsidR="006A2AA5" w:rsidRDefault="006A2AA5" w:rsidP="00875DA4">
      <w:pPr>
        <w:ind w:firstLine="720"/>
        <w:jc w:val="both"/>
        <w:rPr>
          <w:color w:val="1F262D"/>
          <w:sz w:val="28"/>
          <w:szCs w:val="28"/>
        </w:rPr>
      </w:pPr>
      <w:r w:rsidRPr="00026213">
        <w:rPr>
          <w:color w:val="1F262D"/>
          <w:sz w:val="28"/>
          <w:szCs w:val="28"/>
        </w:rPr>
        <w:t xml:space="preserve">Чтобы получить аттестат, у выпускника должны быть результаты ЕГЭ по </w:t>
      </w:r>
      <w:hyperlink r:id="rId63" w:history="1">
        <w:r w:rsidRPr="00026213">
          <w:rPr>
            <w:sz w:val="28"/>
            <w:szCs w:val="28"/>
          </w:rPr>
          <w:t>русскому языку</w:t>
        </w:r>
      </w:hyperlink>
      <w:r w:rsidRPr="00026213">
        <w:rPr>
          <w:sz w:val="28"/>
          <w:szCs w:val="28"/>
        </w:rPr>
        <w:t> и </w:t>
      </w:r>
      <w:hyperlink r:id="rId64" w:history="1">
        <w:r w:rsidRPr="00026213">
          <w:rPr>
            <w:sz w:val="28"/>
            <w:szCs w:val="28"/>
          </w:rPr>
          <w:t>математике</w:t>
        </w:r>
      </w:hyperlink>
      <w:r w:rsidRPr="00026213">
        <w:rPr>
          <w:sz w:val="28"/>
          <w:szCs w:val="28"/>
        </w:rPr>
        <w:t xml:space="preserve">, не ниже установленных </w:t>
      </w:r>
      <w:hyperlink r:id="rId65" w:history="1">
        <w:r w:rsidRPr="00026213">
          <w:rPr>
            <w:sz w:val="28"/>
            <w:szCs w:val="28"/>
          </w:rPr>
          <w:t>минимальных значений</w:t>
        </w:r>
      </w:hyperlink>
      <w:r w:rsidRPr="00026213">
        <w:rPr>
          <w:sz w:val="28"/>
          <w:szCs w:val="28"/>
        </w:rPr>
        <w:t>. Распоряжениями Рособрнадзора установлено</w:t>
      </w:r>
      <w:r w:rsidRPr="00026213">
        <w:rPr>
          <w:color w:val="1F262D"/>
          <w:sz w:val="28"/>
          <w:szCs w:val="28"/>
        </w:rPr>
        <w:t xml:space="preserve"> минимальное количество баллов по основным предметам ЕГЭ в 2012 году</w:t>
      </w:r>
      <w:r>
        <w:rPr>
          <w:color w:val="1F262D"/>
          <w:sz w:val="28"/>
          <w:szCs w:val="28"/>
        </w:rPr>
        <w:t>:</w:t>
      </w:r>
    </w:p>
    <w:p w:rsidR="006A2AA5" w:rsidRDefault="006A2AA5" w:rsidP="00875DA4">
      <w:pPr>
        <w:ind w:firstLine="720"/>
        <w:jc w:val="both"/>
        <w:rPr>
          <w:color w:val="1F262D"/>
          <w:sz w:val="28"/>
          <w:szCs w:val="28"/>
        </w:rPr>
      </w:pPr>
      <w:r>
        <w:rPr>
          <w:sz w:val="28"/>
          <w:szCs w:val="28"/>
        </w:rPr>
        <w:t xml:space="preserve">- </w:t>
      </w:r>
      <w:r w:rsidRPr="00026213">
        <w:rPr>
          <w:color w:val="1F262D"/>
          <w:sz w:val="28"/>
          <w:szCs w:val="28"/>
        </w:rPr>
        <w:t>по русскому языку  –</w:t>
      </w:r>
      <w:r w:rsidRPr="00026213">
        <w:rPr>
          <w:sz w:val="28"/>
          <w:szCs w:val="28"/>
        </w:rPr>
        <w:t>36 </w:t>
      </w:r>
      <w:hyperlink r:id="rId66" w:tgtFrame="_blank" w:history="1">
        <w:r w:rsidRPr="00026213">
          <w:rPr>
            <w:sz w:val="28"/>
            <w:szCs w:val="28"/>
          </w:rPr>
          <w:t>тестовых</w:t>
        </w:r>
      </w:hyperlink>
      <w:r w:rsidRPr="00026213">
        <w:rPr>
          <w:sz w:val="28"/>
          <w:szCs w:val="28"/>
        </w:rPr>
        <w:t xml:space="preserve"> баллов</w:t>
      </w:r>
      <w:r>
        <w:rPr>
          <w:color w:val="1F262D"/>
          <w:sz w:val="28"/>
          <w:szCs w:val="28"/>
        </w:rPr>
        <w:t>;</w:t>
      </w:r>
    </w:p>
    <w:p w:rsidR="006A2AA5" w:rsidRDefault="006A2AA5" w:rsidP="00875DA4">
      <w:pPr>
        <w:ind w:firstLine="720"/>
        <w:jc w:val="both"/>
        <w:rPr>
          <w:color w:val="1F262D"/>
          <w:sz w:val="28"/>
          <w:szCs w:val="28"/>
        </w:rPr>
      </w:pPr>
      <w:r>
        <w:rPr>
          <w:color w:val="1F262D"/>
          <w:sz w:val="28"/>
          <w:szCs w:val="28"/>
        </w:rPr>
        <w:t>- по математике –</w:t>
      </w:r>
      <w:r w:rsidRPr="00026213">
        <w:rPr>
          <w:color w:val="1F262D"/>
          <w:sz w:val="28"/>
          <w:szCs w:val="28"/>
        </w:rPr>
        <w:t xml:space="preserve"> </w:t>
      </w:r>
      <w:r w:rsidRPr="00026213">
        <w:rPr>
          <w:sz w:val="28"/>
          <w:szCs w:val="28"/>
        </w:rPr>
        <w:t>24 </w:t>
      </w:r>
      <w:hyperlink r:id="rId67" w:tgtFrame="_blank" w:history="1">
        <w:r w:rsidRPr="00026213">
          <w:rPr>
            <w:sz w:val="28"/>
            <w:szCs w:val="28"/>
          </w:rPr>
          <w:t>тестовых</w:t>
        </w:r>
      </w:hyperlink>
      <w:r>
        <w:rPr>
          <w:sz w:val="28"/>
          <w:szCs w:val="28"/>
        </w:rPr>
        <w:t xml:space="preserve"> балла</w:t>
      </w:r>
      <w:r>
        <w:rPr>
          <w:color w:val="1F262D"/>
          <w:sz w:val="28"/>
          <w:szCs w:val="28"/>
        </w:rPr>
        <w:t>.</w:t>
      </w:r>
    </w:p>
    <w:p w:rsidR="006A2AA5" w:rsidRDefault="006A2AA5" w:rsidP="00875DA4">
      <w:pPr>
        <w:ind w:firstLine="720"/>
        <w:jc w:val="both"/>
        <w:rPr>
          <w:color w:val="1F262D"/>
          <w:sz w:val="28"/>
          <w:szCs w:val="28"/>
        </w:rPr>
      </w:pPr>
      <w:r w:rsidRPr="00026213">
        <w:rPr>
          <w:color w:val="1F262D"/>
          <w:sz w:val="28"/>
          <w:szCs w:val="28"/>
        </w:rPr>
        <w:t>Если выпускник текущего года получает результат ниже минимального количества баллов по одному из обязательных предметов (русский язык или математика), то он может пересдать этот экзамен в этом же году</w:t>
      </w:r>
      <w:r>
        <w:rPr>
          <w:color w:val="1F262D"/>
          <w:sz w:val="28"/>
          <w:szCs w:val="28"/>
        </w:rPr>
        <w:t>.</w:t>
      </w:r>
      <w:r w:rsidRPr="00026213">
        <w:rPr>
          <w:color w:val="1F262D"/>
          <w:sz w:val="28"/>
          <w:szCs w:val="28"/>
        </w:rPr>
        <w:t xml:space="preserve"> </w:t>
      </w:r>
      <w:r w:rsidRPr="00026213">
        <w:rPr>
          <w:sz w:val="28"/>
          <w:szCs w:val="28"/>
        </w:rPr>
        <w:t>Сделать это можно в</w:t>
      </w:r>
      <w:r>
        <w:rPr>
          <w:sz w:val="28"/>
          <w:szCs w:val="28"/>
        </w:rPr>
        <w:t xml:space="preserve"> </w:t>
      </w:r>
      <w:hyperlink r:id="rId68" w:history="1">
        <w:r w:rsidRPr="00026213">
          <w:rPr>
            <w:sz w:val="28"/>
            <w:szCs w:val="28"/>
          </w:rPr>
          <w:t>резервные дни</w:t>
        </w:r>
      </w:hyperlink>
      <w:r>
        <w:rPr>
          <w:sz w:val="28"/>
          <w:szCs w:val="28"/>
        </w:rPr>
        <w:t xml:space="preserve"> в </w:t>
      </w:r>
      <w:r w:rsidRPr="00026213">
        <w:rPr>
          <w:sz w:val="28"/>
          <w:szCs w:val="28"/>
        </w:rPr>
        <w:t>текущем году, которые устанавливаются</w:t>
      </w:r>
      <w:r>
        <w:rPr>
          <w:sz w:val="28"/>
          <w:szCs w:val="28"/>
        </w:rPr>
        <w:t xml:space="preserve"> </w:t>
      </w:r>
      <w:hyperlink r:id="rId69" w:history="1">
        <w:r w:rsidRPr="00026213">
          <w:rPr>
            <w:sz w:val="28"/>
            <w:szCs w:val="28"/>
          </w:rPr>
          <w:t>приказом</w:t>
        </w:r>
      </w:hyperlink>
      <w:r>
        <w:rPr>
          <w:sz w:val="28"/>
          <w:szCs w:val="28"/>
        </w:rPr>
        <w:t xml:space="preserve"> </w:t>
      </w:r>
      <w:r w:rsidRPr="00026213">
        <w:rPr>
          <w:sz w:val="28"/>
          <w:szCs w:val="28"/>
        </w:rPr>
        <w:t>Министерства образования и науки Российской</w:t>
      </w:r>
      <w:r w:rsidRPr="00026213">
        <w:rPr>
          <w:color w:val="1F262D"/>
          <w:sz w:val="28"/>
          <w:szCs w:val="28"/>
        </w:rPr>
        <w:t xml:space="preserve"> Федерации</w:t>
      </w:r>
      <w:r>
        <w:rPr>
          <w:color w:val="1F262D"/>
          <w:sz w:val="28"/>
          <w:szCs w:val="28"/>
        </w:rPr>
        <w:t>.</w:t>
      </w:r>
    </w:p>
    <w:p w:rsidR="006A2AA5" w:rsidRDefault="006A2AA5" w:rsidP="00875DA4">
      <w:pPr>
        <w:ind w:firstLine="720"/>
        <w:jc w:val="both"/>
        <w:rPr>
          <w:color w:val="1F262D"/>
          <w:sz w:val="28"/>
          <w:szCs w:val="28"/>
        </w:rPr>
      </w:pPr>
      <w:r w:rsidRPr="00026213">
        <w:rPr>
          <w:color w:val="1F262D"/>
          <w:sz w:val="28"/>
          <w:szCs w:val="28"/>
        </w:rPr>
        <w:t>Если выпускник текущего года получает результаты ниже минимального количества баллов и по русскому языку, и по математике, он сможет пересдать ЕГЭ только в следующем году</w:t>
      </w:r>
      <w:r>
        <w:rPr>
          <w:color w:val="1F262D"/>
          <w:sz w:val="28"/>
          <w:szCs w:val="28"/>
        </w:rPr>
        <w:t>.</w:t>
      </w:r>
      <w:r w:rsidRPr="00026213">
        <w:rPr>
          <w:color w:val="1F262D"/>
          <w:sz w:val="28"/>
          <w:szCs w:val="28"/>
        </w:rPr>
        <w:t xml:space="preserve"> Таким образом, выпускник не получит в текущем году свидетельств</w:t>
      </w:r>
      <w:r>
        <w:rPr>
          <w:color w:val="1F262D"/>
          <w:sz w:val="28"/>
          <w:szCs w:val="28"/>
        </w:rPr>
        <w:t>о</w:t>
      </w:r>
      <w:r w:rsidRPr="00026213">
        <w:rPr>
          <w:color w:val="1F262D"/>
          <w:sz w:val="28"/>
          <w:szCs w:val="28"/>
        </w:rPr>
        <w:t xml:space="preserve"> о результатах ЕГЭ, а вместо аттестата ему должна быть выдана справка об обучении в школе</w:t>
      </w:r>
      <w:r>
        <w:rPr>
          <w:color w:val="1F262D"/>
          <w:sz w:val="28"/>
          <w:szCs w:val="28"/>
        </w:rPr>
        <w:t>.</w:t>
      </w:r>
    </w:p>
    <w:p w:rsidR="006A2AA5" w:rsidRPr="00875DA4" w:rsidRDefault="006A2AA5" w:rsidP="00875DA4">
      <w:pPr>
        <w:ind w:firstLine="720"/>
        <w:jc w:val="both"/>
        <w:rPr>
          <w:sz w:val="28"/>
          <w:szCs w:val="28"/>
        </w:rPr>
      </w:pPr>
      <w:hyperlink r:id="rId70" w:history="1">
        <w:r w:rsidRPr="00875DA4">
          <w:rPr>
            <w:sz w:val="28"/>
            <w:szCs w:val="28"/>
          </w:rPr>
          <w:t>В аттестат</w:t>
        </w:r>
      </w:hyperlink>
      <w:r w:rsidRPr="00875DA4">
        <w:rPr>
          <w:sz w:val="28"/>
          <w:szCs w:val="28"/>
        </w:rPr>
        <w:t xml:space="preserve"> о среднем полном (общем) образовании итоговые отметки выставляются по пятибалльной системе. Они определяются как среднее арифметическое годовых отметок выпускника за X и XI (XII) классы и выставляются в аттестат целыми числами в соответствии с правилами математического округления.</w:t>
      </w:r>
    </w:p>
    <w:p w:rsidR="006A2AA5" w:rsidRPr="00875DA4" w:rsidRDefault="006A2AA5" w:rsidP="00875DA4">
      <w:pPr>
        <w:ind w:firstLine="720"/>
        <w:jc w:val="both"/>
        <w:rPr>
          <w:sz w:val="28"/>
          <w:szCs w:val="28"/>
        </w:rPr>
      </w:pPr>
      <w:r w:rsidRPr="00875DA4">
        <w:rPr>
          <w:sz w:val="28"/>
          <w:szCs w:val="28"/>
        </w:rPr>
        <w:t xml:space="preserve">Победителями и призерам заключительного этапа </w:t>
      </w:r>
      <w:hyperlink r:id="rId71" w:history="1">
        <w:r w:rsidRPr="00875DA4">
          <w:rPr>
            <w:sz w:val="28"/>
            <w:szCs w:val="28"/>
          </w:rPr>
          <w:t>всероссийской олимпиады школьников</w:t>
        </w:r>
      </w:hyperlink>
      <w:r w:rsidRPr="00875DA4">
        <w:rPr>
          <w:sz w:val="28"/>
          <w:szCs w:val="28"/>
        </w:rPr>
        <w:t> по предмету, соответствующему профилю олимпиады, в аттестат выставляется отметка «5».</w:t>
      </w:r>
    </w:p>
    <w:p w:rsidR="006A2AA5" w:rsidRDefault="006A2AA5" w:rsidP="00875DA4">
      <w:pPr>
        <w:ind w:firstLine="720"/>
        <w:jc w:val="both"/>
        <w:rPr>
          <w:color w:val="1F262D"/>
          <w:sz w:val="28"/>
          <w:szCs w:val="28"/>
        </w:rPr>
      </w:pPr>
      <w:r w:rsidRPr="00026213">
        <w:rPr>
          <w:color w:val="1F262D"/>
          <w:sz w:val="28"/>
          <w:szCs w:val="28"/>
        </w:rPr>
        <w:t xml:space="preserve">Выпускники, проявившие способности и трудолюбие в учении, </w:t>
      </w:r>
      <w:hyperlink r:id="rId72" w:history="1">
        <w:r w:rsidRPr="00875DA4">
          <w:rPr>
            <w:sz w:val="28"/>
            <w:szCs w:val="28"/>
          </w:rPr>
          <w:t>награждаются</w:t>
        </w:r>
      </w:hyperlink>
      <w:r w:rsidRPr="00875DA4">
        <w:rPr>
          <w:sz w:val="28"/>
          <w:szCs w:val="28"/>
        </w:rPr>
        <w:t xml:space="preserve"> золотой</w:t>
      </w:r>
      <w:r>
        <w:rPr>
          <w:color w:val="1F262D"/>
          <w:sz w:val="28"/>
          <w:szCs w:val="28"/>
        </w:rPr>
        <w:t xml:space="preserve"> и серебряной медалями «</w:t>
      </w:r>
      <w:r w:rsidRPr="00026213">
        <w:rPr>
          <w:color w:val="1F262D"/>
          <w:sz w:val="28"/>
          <w:szCs w:val="28"/>
        </w:rPr>
        <w:t>За особые успехи в учении</w:t>
      </w:r>
      <w:r>
        <w:rPr>
          <w:color w:val="1F262D"/>
          <w:sz w:val="28"/>
          <w:szCs w:val="28"/>
        </w:rPr>
        <w:t>»</w:t>
      </w:r>
      <w:r w:rsidRPr="00026213">
        <w:rPr>
          <w:color w:val="1F262D"/>
          <w:sz w:val="28"/>
          <w:szCs w:val="28"/>
        </w:rPr>
        <w:t xml:space="preserve"> и (или) похвальной грамот</w:t>
      </w:r>
      <w:r>
        <w:rPr>
          <w:color w:val="1F262D"/>
          <w:sz w:val="28"/>
          <w:szCs w:val="28"/>
        </w:rPr>
        <w:t>ой «</w:t>
      </w:r>
      <w:r w:rsidRPr="00026213">
        <w:rPr>
          <w:color w:val="1F262D"/>
          <w:sz w:val="28"/>
          <w:szCs w:val="28"/>
        </w:rPr>
        <w:t>За особые успехи</w:t>
      </w:r>
      <w:r>
        <w:rPr>
          <w:color w:val="1F262D"/>
          <w:sz w:val="28"/>
          <w:szCs w:val="28"/>
        </w:rPr>
        <w:t xml:space="preserve"> в изучении отдельных предметов»</w:t>
      </w:r>
      <w:r w:rsidRPr="00026213">
        <w:rPr>
          <w:color w:val="1F262D"/>
          <w:sz w:val="28"/>
          <w:szCs w:val="28"/>
        </w:rPr>
        <w:t xml:space="preserve"> в порядке, определяемом Минобрнауки России</w:t>
      </w:r>
      <w:r>
        <w:rPr>
          <w:color w:val="1F262D"/>
          <w:sz w:val="28"/>
          <w:szCs w:val="28"/>
        </w:rPr>
        <w:t>.</w:t>
      </w:r>
    </w:p>
    <w:p w:rsidR="006A2AA5" w:rsidRDefault="006A2AA5" w:rsidP="00875DA4">
      <w:pPr>
        <w:ind w:firstLine="720"/>
        <w:jc w:val="both"/>
        <w:rPr>
          <w:color w:val="1F262D"/>
          <w:sz w:val="28"/>
          <w:szCs w:val="28"/>
        </w:rPr>
      </w:pPr>
    </w:p>
    <w:p w:rsidR="006A2AA5" w:rsidRDefault="006A2AA5" w:rsidP="00875DA4">
      <w:pPr>
        <w:widowControl w:val="0"/>
        <w:autoSpaceDE w:val="0"/>
        <w:autoSpaceDN w:val="0"/>
        <w:adjustRightInd w:val="0"/>
        <w:ind w:firstLine="720"/>
        <w:jc w:val="center"/>
        <w:rPr>
          <w:b/>
          <w:sz w:val="28"/>
          <w:szCs w:val="28"/>
        </w:rPr>
      </w:pPr>
    </w:p>
    <w:p w:rsidR="006A2AA5" w:rsidRPr="006E3253" w:rsidRDefault="006A2AA5" w:rsidP="00875DA4">
      <w:pPr>
        <w:widowControl w:val="0"/>
        <w:autoSpaceDE w:val="0"/>
        <w:autoSpaceDN w:val="0"/>
        <w:adjustRightInd w:val="0"/>
        <w:ind w:firstLine="720"/>
        <w:jc w:val="center"/>
        <w:rPr>
          <w:b/>
          <w:sz w:val="28"/>
          <w:szCs w:val="28"/>
        </w:rPr>
      </w:pPr>
      <w:r>
        <w:rPr>
          <w:b/>
          <w:sz w:val="28"/>
          <w:szCs w:val="28"/>
        </w:rPr>
        <w:t>20</w:t>
      </w:r>
      <w:r w:rsidRPr="006E3253">
        <w:rPr>
          <w:b/>
          <w:sz w:val="28"/>
          <w:szCs w:val="28"/>
        </w:rPr>
        <w:t>. ОБЩЕСТВЕННЫЕ НАБЛЮДАТЕЛИ</w:t>
      </w:r>
    </w:p>
    <w:p w:rsidR="006A2AA5" w:rsidRPr="006E3253" w:rsidRDefault="006A2AA5" w:rsidP="00875DA4">
      <w:pPr>
        <w:widowControl w:val="0"/>
        <w:autoSpaceDE w:val="0"/>
        <w:autoSpaceDN w:val="0"/>
        <w:adjustRightInd w:val="0"/>
        <w:ind w:firstLine="720"/>
        <w:jc w:val="center"/>
        <w:rPr>
          <w:sz w:val="28"/>
          <w:szCs w:val="28"/>
        </w:rPr>
      </w:pPr>
    </w:p>
    <w:p w:rsidR="006A2AA5" w:rsidRPr="006E3253" w:rsidRDefault="006A2AA5" w:rsidP="001008B5">
      <w:pPr>
        <w:widowControl w:val="0"/>
        <w:autoSpaceDE w:val="0"/>
        <w:autoSpaceDN w:val="0"/>
        <w:adjustRightInd w:val="0"/>
        <w:ind w:firstLine="708"/>
        <w:jc w:val="both"/>
        <w:rPr>
          <w:sz w:val="28"/>
          <w:szCs w:val="28"/>
        </w:rPr>
      </w:pPr>
      <w:r>
        <w:rPr>
          <w:noProof/>
        </w:rPr>
        <w:pict>
          <v:shape id="Рисунок 216" o:spid="_x0000_s1056" type="#_x0000_t75" alt="Рисунок2" style="position:absolute;left:0;text-align:left;margin-left:9pt;margin-top:3.25pt;width:226.05pt;height:153pt;z-index:-251666432;visibility:visible" wrapcoords="14280 0 5669 318 2727 741 2727 1694 1148 1906 574 2329 574 3388 0 6776 -72 8471 -72 10165 144 12176 574 13553 718 18635 359 20329 359 20647 12917 21388 19088 21388 19519 21388 20380 21388 21098 20859 20739 18635 21169 13553 21528 10165 21600 8259 21456 6565 21098 5824 20811 5082 21169 3918 21169 2859 20452 2329 18801 1694 18873 1271 16792 424 14639 0 14280 0">
            <v:imagedata r:id="rId73" o:title=""/>
            <w10:wrap type="tight"/>
          </v:shape>
        </w:pict>
      </w:r>
      <w:r w:rsidRPr="006E3253">
        <w:rPr>
          <w:sz w:val="28"/>
          <w:szCs w:val="28"/>
        </w:rPr>
        <w:t xml:space="preserve">В целях </w:t>
      </w:r>
      <w:r w:rsidRPr="006E3253">
        <w:rPr>
          <w:b/>
          <w:i/>
          <w:sz w:val="28"/>
          <w:szCs w:val="28"/>
        </w:rPr>
        <w:t>усиления контроля за ходом проведения ЕГЭ</w:t>
      </w:r>
      <w:r w:rsidRPr="006E3253">
        <w:rPr>
          <w:sz w:val="28"/>
          <w:szCs w:val="28"/>
        </w:rPr>
        <w:t xml:space="preserve"> привлекаются общественные наблюдатели.</w:t>
      </w:r>
    </w:p>
    <w:p w:rsidR="006A2AA5" w:rsidRPr="006E3253" w:rsidRDefault="006A2AA5" w:rsidP="00875DA4">
      <w:pPr>
        <w:widowControl w:val="0"/>
        <w:autoSpaceDE w:val="0"/>
        <w:autoSpaceDN w:val="0"/>
        <w:adjustRightInd w:val="0"/>
        <w:spacing w:line="240" w:lineRule="atLeast"/>
        <w:ind w:firstLine="720"/>
        <w:jc w:val="both"/>
        <w:rPr>
          <w:sz w:val="28"/>
          <w:szCs w:val="28"/>
        </w:rPr>
      </w:pPr>
      <w:r w:rsidRPr="006E3253">
        <w:rPr>
          <w:sz w:val="28"/>
          <w:szCs w:val="28"/>
        </w:rPr>
        <w:t xml:space="preserve">Общественными наблюдателями при проведении государственной (итоговой) аттестации и рассмотрении апелляций могут быть совершеннолетние дееспособные граждане Российской Федерации, получившие аккредитацию в департаменте или </w:t>
      </w:r>
      <w:r>
        <w:rPr>
          <w:sz w:val="28"/>
          <w:szCs w:val="28"/>
        </w:rPr>
        <w:t>муниципальном органе управления образованием</w:t>
      </w:r>
      <w:r w:rsidRPr="006E3253">
        <w:rPr>
          <w:sz w:val="28"/>
          <w:szCs w:val="28"/>
        </w:rPr>
        <w:t xml:space="preserve">. </w:t>
      </w:r>
    </w:p>
    <w:p w:rsidR="006A2AA5" w:rsidRPr="006E3253" w:rsidRDefault="006A2AA5" w:rsidP="00875DA4">
      <w:pPr>
        <w:pStyle w:val="NormalWeb"/>
        <w:spacing w:before="0" w:beforeAutospacing="0" w:after="0" w:afterAutospacing="0" w:line="240" w:lineRule="atLeast"/>
        <w:ind w:firstLine="720"/>
        <w:rPr>
          <w:sz w:val="28"/>
          <w:szCs w:val="28"/>
        </w:rPr>
      </w:pPr>
      <w:r w:rsidRPr="006E3253">
        <w:rPr>
          <w:sz w:val="28"/>
          <w:szCs w:val="28"/>
        </w:rPr>
        <w:tab/>
        <w:t xml:space="preserve">Не могут </w:t>
      </w:r>
      <w:r>
        <w:rPr>
          <w:sz w:val="28"/>
          <w:szCs w:val="28"/>
        </w:rPr>
        <w:t>быть</w:t>
      </w:r>
      <w:r w:rsidRPr="006E3253">
        <w:rPr>
          <w:sz w:val="28"/>
          <w:szCs w:val="28"/>
        </w:rPr>
        <w:t xml:space="preserve"> общественным</w:t>
      </w:r>
      <w:r>
        <w:rPr>
          <w:sz w:val="28"/>
          <w:szCs w:val="28"/>
        </w:rPr>
        <w:t>и</w:t>
      </w:r>
      <w:r w:rsidRPr="006E3253">
        <w:rPr>
          <w:sz w:val="28"/>
          <w:szCs w:val="28"/>
        </w:rPr>
        <w:t xml:space="preserve"> наблюдател</w:t>
      </w:r>
      <w:r>
        <w:rPr>
          <w:sz w:val="28"/>
          <w:szCs w:val="28"/>
        </w:rPr>
        <w:t>ями</w:t>
      </w:r>
      <w:r w:rsidRPr="006E3253">
        <w:rPr>
          <w:sz w:val="28"/>
          <w:szCs w:val="28"/>
        </w:rPr>
        <w:t xml:space="preserve"> работники:</w:t>
      </w:r>
    </w:p>
    <w:p w:rsidR="006A2AA5" w:rsidRPr="006E3253" w:rsidRDefault="006A2AA5" w:rsidP="00222F3E">
      <w:pPr>
        <w:pStyle w:val="NormalWeb"/>
        <w:numPr>
          <w:ilvl w:val="0"/>
          <w:numId w:val="10"/>
        </w:numPr>
        <w:spacing w:before="0" w:beforeAutospacing="0" w:after="0" w:afterAutospacing="0" w:line="240" w:lineRule="atLeast"/>
        <w:ind w:left="0" w:firstLine="720"/>
        <w:jc w:val="both"/>
        <w:rPr>
          <w:sz w:val="28"/>
          <w:szCs w:val="28"/>
        </w:rPr>
      </w:pPr>
      <w:r w:rsidRPr="006E3253">
        <w:rPr>
          <w:sz w:val="28"/>
          <w:szCs w:val="28"/>
        </w:rPr>
        <w:t>Рособрнадзора;</w:t>
      </w:r>
    </w:p>
    <w:p w:rsidR="006A2AA5" w:rsidRPr="006E3253" w:rsidRDefault="006A2AA5" w:rsidP="00222F3E">
      <w:pPr>
        <w:pStyle w:val="NormalWeb"/>
        <w:numPr>
          <w:ilvl w:val="0"/>
          <w:numId w:val="10"/>
        </w:numPr>
        <w:spacing w:before="0" w:beforeAutospacing="0" w:after="0" w:afterAutospacing="0" w:line="240" w:lineRule="atLeast"/>
        <w:ind w:left="0" w:firstLine="720"/>
        <w:jc w:val="both"/>
        <w:rPr>
          <w:sz w:val="28"/>
          <w:szCs w:val="28"/>
        </w:rPr>
      </w:pPr>
      <w:r w:rsidRPr="006E3253">
        <w:rPr>
          <w:sz w:val="28"/>
          <w:szCs w:val="28"/>
        </w:rPr>
        <w:t>органов, осуществляющих управление в сфере образования;</w:t>
      </w:r>
    </w:p>
    <w:p w:rsidR="006A2AA5" w:rsidRPr="006E3253" w:rsidRDefault="006A2AA5" w:rsidP="00222F3E">
      <w:pPr>
        <w:pStyle w:val="NormalWeb"/>
        <w:numPr>
          <w:ilvl w:val="0"/>
          <w:numId w:val="10"/>
        </w:numPr>
        <w:spacing w:before="0" w:beforeAutospacing="0" w:after="0" w:afterAutospacing="0" w:line="240" w:lineRule="atLeast"/>
        <w:ind w:left="0" w:firstLine="720"/>
        <w:jc w:val="both"/>
        <w:rPr>
          <w:sz w:val="28"/>
          <w:szCs w:val="28"/>
        </w:rPr>
      </w:pPr>
      <w:r w:rsidRPr="006E3253">
        <w:rPr>
          <w:sz w:val="28"/>
          <w:szCs w:val="28"/>
        </w:rPr>
        <w:t>образовательных учреждений;</w:t>
      </w:r>
    </w:p>
    <w:p w:rsidR="006A2AA5" w:rsidRPr="006E3253" w:rsidRDefault="006A2AA5" w:rsidP="00222F3E">
      <w:pPr>
        <w:pStyle w:val="NormalWeb"/>
        <w:numPr>
          <w:ilvl w:val="0"/>
          <w:numId w:val="10"/>
        </w:numPr>
        <w:tabs>
          <w:tab w:val="clear" w:pos="720"/>
          <w:tab w:val="num" w:pos="0"/>
        </w:tabs>
        <w:spacing w:before="0" w:beforeAutospacing="0" w:after="0" w:afterAutospacing="0" w:line="240" w:lineRule="atLeast"/>
        <w:ind w:left="0" w:firstLine="720"/>
        <w:jc w:val="both"/>
        <w:rPr>
          <w:sz w:val="28"/>
          <w:szCs w:val="28"/>
        </w:rPr>
      </w:pPr>
      <w:r w:rsidRPr="006E3253">
        <w:rPr>
          <w:sz w:val="28"/>
          <w:szCs w:val="28"/>
        </w:rPr>
        <w:t>учредителей российских образовательных учреждений, расположенных за пределами территории Российской Федерации, имеющих государственную аккредитацию и реализующих основные образовательные программы среднего (полного) общего образования.</w:t>
      </w:r>
    </w:p>
    <w:p w:rsidR="006A2AA5" w:rsidRPr="006E3253" w:rsidRDefault="006A2AA5" w:rsidP="00875DA4">
      <w:pPr>
        <w:pStyle w:val="NormalWeb"/>
        <w:spacing w:before="0" w:beforeAutospacing="0" w:after="0" w:afterAutospacing="0" w:line="240" w:lineRule="atLeast"/>
        <w:ind w:firstLine="720"/>
        <w:jc w:val="both"/>
        <w:rPr>
          <w:sz w:val="28"/>
          <w:szCs w:val="28"/>
        </w:rPr>
      </w:pPr>
      <w:r w:rsidRPr="006E3253">
        <w:rPr>
          <w:sz w:val="28"/>
          <w:szCs w:val="28"/>
        </w:rPr>
        <w:t xml:space="preserve">Общественные наблюдатели </w:t>
      </w:r>
      <w:r w:rsidRPr="006E3253">
        <w:rPr>
          <w:bCs/>
          <w:sz w:val="28"/>
          <w:szCs w:val="28"/>
        </w:rPr>
        <w:t>могут присутствовать при проведении ЕГЭ в ППЭ, в том числе находиться в аудиториях, в которых проводится экзамен, при рассмотрении апелляции, а также направлять в ГЭК или департамент информацию о выявленных им</w:t>
      </w:r>
      <w:r>
        <w:rPr>
          <w:bCs/>
          <w:sz w:val="28"/>
          <w:szCs w:val="28"/>
        </w:rPr>
        <w:t>и</w:t>
      </w:r>
      <w:r w:rsidRPr="006E3253">
        <w:rPr>
          <w:bCs/>
          <w:sz w:val="28"/>
          <w:szCs w:val="28"/>
        </w:rPr>
        <w:t xml:space="preserve"> нарушениях.</w:t>
      </w:r>
    </w:p>
    <w:p w:rsidR="006A2AA5" w:rsidRPr="006E3253" w:rsidRDefault="006A2AA5" w:rsidP="00875DA4">
      <w:pPr>
        <w:autoSpaceDE w:val="0"/>
        <w:autoSpaceDN w:val="0"/>
        <w:adjustRightInd w:val="0"/>
        <w:ind w:firstLine="720"/>
        <w:jc w:val="both"/>
        <w:rPr>
          <w:bCs/>
          <w:sz w:val="28"/>
          <w:szCs w:val="28"/>
        </w:rPr>
      </w:pPr>
      <w:r w:rsidRPr="006E3253">
        <w:rPr>
          <w:bCs/>
          <w:sz w:val="28"/>
          <w:szCs w:val="28"/>
        </w:rPr>
        <w:t xml:space="preserve">Во время проведения экзамена общественный наблюдатель не вправе вмешиваться в </w:t>
      </w:r>
      <w:r>
        <w:rPr>
          <w:bCs/>
          <w:sz w:val="28"/>
          <w:szCs w:val="28"/>
        </w:rPr>
        <w:t>проведение</w:t>
      </w:r>
      <w:r w:rsidRPr="006E3253">
        <w:rPr>
          <w:bCs/>
          <w:sz w:val="28"/>
          <w:szCs w:val="28"/>
        </w:rPr>
        <w:t xml:space="preserve"> ЕГЭ, оказывать содействие или отвлекать участников ЕГЭ при выполнении ими экзаменационной работы.</w:t>
      </w:r>
    </w:p>
    <w:p w:rsidR="006A2AA5" w:rsidRDefault="006A2AA5" w:rsidP="00875DA4">
      <w:pPr>
        <w:tabs>
          <w:tab w:val="left" w:pos="720"/>
        </w:tabs>
        <w:spacing w:line="240" w:lineRule="atLeast"/>
        <w:ind w:firstLine="720"/>
        <w:jc w:val="center"/>
        <w:rPr>
          <w:b/>
          <w:sz w:val="28"/>
          <w:szCs w:val="28"/>
          <w:u w:val="single"/>
        </w:rPr>
      </w:pPr>
    </w:p>
    <w:p w:rsidR="006A2AA5" w:rsidRDefault="006A2AA5" w:rsidP="00875DA4">
      <w:pPr>
        <w:tabs>
          <w:tab w:val="left" w:pos="720"/>
        </w:tabs>
        <w:spacing w:line="240" w:lineRule="atLeast"/>
        <w:ind w:firstLine="720"/>
        <w:jc w:val="center"/>
        <w:rPr>
          <w:b/>
          <w:sz w:val="28"/>
          <w:szCs w:val="28"/>
          <w:u w:val="single"/>
        </w:rPr>
      </w:pPr>
    </w:p>
    <w:p w:rsidR="006A2AA5" w:rsidRPr="006E3253" w:rsidRDefault="006A2AA5" w:rsidP="00875DA4">
      <w:pPr>
        <w:tabs>
          <w:tab w:val="left" w:pos="720"/>
        </w:tabs>
        <w:spacing w:line="240" w:lineRule="atLeast"/>
        <w:ind w:firstLine="720"/>
        <w:jc w:val="center"/>
        <w:rPr>
          <w:b/>
          <w:sz w:val="28"/>
          <w:szCs w:val="28"/>
          <w:u w:val="single"/>
        </w:rPr>
      </w:pPr>
      <w:r w:rsidRPr="006E3253">
        <w:rPr>
          <w:b/>
          <w:sz w:val="28"/>
          <w:szCs w:val="28"/>
          <w:u w:val="single"/>
          <w:lang w:val="en-US"/>
        </w:rPr>
        <w:t>II</w:t>
      </w:r>
      <w:r w:rsidRPr="006E3253">
        <w:rPr>
          <w:b/>
          <w:sz w:val="28"/>
          <w:szCs w:val="28"/>
          <w:u w:val="single"/>
        </w:rPr>
        <w:t xml:space="preserve">. ВОПРОСЫ, ЧАСТО </w:t>
      </w:r>
      <w:r w:rsidRPr="00875DA4">
        <w:rPr>
          <w:b/>
          <w:caps/>
          <w:sz w:val="28"/>
          <w:szCs w:val="28"/>
          <w:u w:val="single"/>
        </w:rPr>
        <w:t xml:space="preserve">ЗАДАВАЕМЫЕ гражданами </w:t>
      </w:r>
      <w:r>
        <w:rPr>
          <w:b/>
          <w:caps/>
          <w:sz w:val="28"/>
          <w:szCs w:val="28"/>
          <w:u w:val="single"/>
        </w:rPr>
        <w:t>по телефонам «Горячей линии» егэ</w:t>
      </w:r>
    </w:p>
    <w:p w:rsidR="006A2AA5" w:rsidRPr="006E3253" w:rsidRDefault="006A2AA5" w:rsidP="00875DA4">
      <w:pPr>
        <w:tabs>
          <w:tab w:val="left" w:pos="720"/>
        </w:tabs>
        <w:spacing w:line="240" w:lineRule="atLeast"/>
        <w:ind w:firstLine="720"/>
        <w:rPr>
          <w:b/>
          <w:sz w:val="28"/>
          <w:szCs w:val="28"/>
          <w:u w:val="single"/>
        </w:rPr>
      </w:pPr>
    </w:p>
    <w:p w:rsidR="006A2AA5" w:rsidRPr="006E3253" w:rsidRDefault="006A2AA5" w:rsidP="00875DA4">
      <w:pPr>
        <w:tabs>
          <w:tab w:val="left" w:pos="720"/>
        </w:tabs>
        <w:spacing w:line="240" w:lineRule="atLeast"/>
        <w:ind w:firstLine="720"/>
        <w:rPr>
          <w:b/>
          <w:sz w:val="28"/>
          <w:szCs w:val="28"/>
          <w:u w:val="single"/>
        </w:rPr>
      </w:pPr>
      <w:r w:rsidRPr="006E3253">
        <w:rPr>
          <w:b/>
          <w:sz w:val="28"/>
          <w:szCs w:val="28"/>
        </w:rPr>
        <w:t>1.</w:t>
      </w:r>
      <w:r w:rsidRPr="006E3253">
        <w:rPr>
          <w:b/>
          <w:sz w:val="28"/>
          <w:szCs w:val="28"/>
          <w:u w:val="single"/>
        </w:rPr>
        <w:t>О форме прохождения государственной (итоговой) аттестации</w:t>
      </w:r>
    </w:p>
    <w:p w:rsidR="006A2AA5" w:rsidRPr="006E3253" w:rsidRDefault="006A2AA5" w:rsidP="00875DA4">
      <w:pPr>
        <w:tabs>
          <w:tab w:val="left" w:pos="720"/>
        </w:tabs>
        <w:spacing w:line="240" w:lineRule="atLeast"/>
        <w:ind w:firstLine="720"/>
        <w:rPr>
          <w:b/>
          <w:sz w:val="28"/>
          <w:szCs w:val="28"/>
          <w:u w:val="single"/>
        </w:rPr>
      </w:pPr>
    </w:p>
    <w:p w:rsidR="006A2AA5" w:rsidRPr="006E3253" w:rsidRDefault="006A2AA5" w:rsidP="00875DA4">
      <w:pPr>
        <w:tabs>
          <w:tab w:val="left" w:pos="720"/>
        </w:tabs>
        <w:spacing w:line="240" w:lineRule="atLeast"/>
        <w:ind w:firstLine="720"/>
        <w:jc w:val="both"/>
        <w:rPr>
          <w:b/>
          <w:bCs/>
          <w:sz w:val="28"/>
          <w:szCs w:val="28"/>
        </w:rPr>
      </w:pPr>
      <w:r>
        <w:rPr>
          <w:noProof/>
        </w:rPr>
        <w:pict>
          <v:shape id="Рисунок 239" o:spid="_x0000_s1057" type="#_x0000_t75" alt="1293076878881017" style="position:absolute;left:0;text-align:left;margin-left:0;margin-top:18.7pt;width:207pt;height:3in;z-index:-251649024;visibility:visible" wrapcoords="-78 0 -78 21525 21600 21525 21600 0 -78 0">
            <v:imagedata r:id="rId74" o:title="" cropbottom="3928f" cropright="2979f"/>
            <w10:wrap type="tight"/>
          </v:shape>
        </w:pict>
      </w:r>
      <w:r w:rsidRPr="006E3253">
        <w:rPr>
          <w:b/>
          <w:bCs/>
          <w:sz w:val="28"/>
          <w:szCs w:val="28"/>
        </w:rPr>
        <w:t>Можно ли сдать вместо экзамена в форме ЕГЭ экзамен в традиционной форме?</w:t>
      </w:r>
    </w:p>
    <w:p w:rsidR="006A2AA5" w:rsidRPr="006E3253" w:rsidRDefault="006A2AA5" w:rsidP="00875DA4">
      <w:pPr>
        <w:tabs>
          <w:tab w:val="left" w:pos="720"/>
        </w:tabs>
        <w:spacing w:line="240" w:lineRule="atLeast"/>
        <w:ind w:firstLine="720"/>
        <w:jc w:val="both"/>
        <w:rPr>
          <w:sz w:val="28"/>
          <w:szCs w:val="28"/>
        </w:rPr>
      </w:pPr>
      <w:r w:rsidRPr="006E3253">
        <w:rPr>
          <w:bCs/>
          <w:sz w:val="28"/>
          <w:szCs w:val="28"/>
        </w:rPr>
        <w:t>Экзамен в традиционной форме могут сдавать</w:t>
      </w:r>
      <w:r w:rsidRPr="006E3253">
        <w:rPr>
          <w:sz w:val="28"/>
          <w:szCs w:val="28"/>
        </w:rPr>
        <w:t xml:space="preserve"> выпускники, окончившие школу до 2009 года</w:t>
      </w:r>
      <w:r>
        <w:rPr>
          <w:sz w:val="28"/>
          <w:szCs w:val="28"/>
        </w:rPr>
        <w:t>,</w:t>
      </w:r>
      <w:r w:rsidRPr="006E3253">
        <w:rPr>
          <w:sz w:val="28"/>
          <w:szCs w:val="28"/>
        </w:rPr>
        <w:t xml:space="preserve"> обучающиеся с ограниченными возможностями здоровья, а также</w:t>
      </w:r>
      <w:r w:rsidRPr="00E02437">
        <w:rPr>
          <w:sz w:val="28"/>
          <w:szCs w:val="28"/>
        </w:rPr>
        <w:t xml:space="preserve"> </w:t>
      </w:r>
      <w:r w:rsidRPr="006E3253">
        <w:rPr>
          <w:sz w:val="28"/>
          <w:szCs w:val="28"/>
        </w:rPr>
        <w:t xml:space="preserve">выпускники специальных учебно-воспитательных учреждений закрытого типа для детей и подростков с общественно опасным поведением и </w:t>
      </w:r>
      <w:r>
        <w:rPr>
          <w:sz w:val="28"/>
          <w:szCs w:val="28"/>
        </w:rPr>
        <w:t>ОУ</w:t>
      </w:r>
      <w:r w:rsidRPr="006E3253">
        <w:rPr>
          <w:sz w:val="28"/>
          <w:szCs w:val="28"/>
        </w:rPr>
        <w:t xml:space="preserve"> </w:t>
      </w:r>
      <w:r>
        <w:rPr>
          <w:sz w:val="28"/>
          <w:szCs w:val="28"/>
        </w:rPr>
        <w:t>уголовно-исполнительной системы.</w:t>
      </w:r>
    </w:p>
    <w:p w:rsidR="006A2AA5" w:rsidRDefault="006A2AA5" w:rsidP="00875DA4">
      <w:pPr>
        <w:tabs>
          <w:tab w:val="left" w:pos="720"/>
        </w:tabs>
        <w:spacing w:line="240" w:lineRule="atLeast"/>
        <w:ind w:firstLine="720"/>
        <w:rPr>
          <w:b/>
          <w:sz w:val="28"/>
          <w:szCs w:val="28"/>
        </w:rPr>
      </w:pPr>
    </w:p>
    <w:p w:rsidR="006A2AA5" w:rsidRPr="006E3253" w:rsidRDefault="006A2AA5" w:rsidP="00875DA4">
      <w:pPr>
        <w:tabs>
          <w:tab w:val="left" w:pos="720"/>
        </w:tabs>
        <w:spacing w:line="240" w:lineRule="atLeast"/>
        <w:ind w:firstLine="720"/>
        <w:rPr>
          <w:b/>
          <w:sz w:val="28"/>
          <w:szCs w:val="28"/>
        </w:rPr>
      </w:pPr>
    </w:p>
    <w:p w:rsidR="006A2AA5" w:rsidRPr="006E3253" w:rsidRDefault="006A2AA5" w:rsidP="00875DA4">
      <w:pPr>
        <w:tabs>
          <w:tab w:val="left" w:pos="720"/>
        </w:tabs>
        <w:spacing w:line="240" w:lineRule="atLeast"/>
        <w:ind w:firstLine="720"/>
        <w:rPr>
          <w:b/>
          <w:sz w:val="28"/>
          <w:szCs w:val="28"/>
          <w:u w:val="single"/>
        </w:rPr>
      </w:pPr>
      <w:r w:rsidRPr="006E3253">
        <w:rPr>
          <w:b/>
          <w:sz w:val="28"/>
          <w:szCs w:val="28"/>
        </w:rPr>
        <w:t>2.</w:t>
      </w:r>
      <w:r w:rsidRPr="006E3253">
        <w:rPr>
          <w:b/>
          <w:sz w:val="28"/>
          <w:szCs w:val="28"/>
          <w:u w:val="single"/>
        </w:rPr>
        <w:t>О выборе предметов для сдачи ЕГЭ</w:t>
      </w:r>
    </w:p>
    <w:p w:rsidR="006A2AA5" w:rsidRPr="006E3253" w:rsidRDefault="006A2AA5" w:rsidP="00875DA4">
      <w:pPr>
        <w:tabs>
          <w:tab w:val="left" w:pos="720"/>
        </w:tabs>
        <w:spacing w:line="240" w:lineRule="atLeast"/>
        <w:ind w:firstLine="720"/>
        <w:rPr>
          <w:b/>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Сколько экзаменов необходимо сдать выпускнику для получения аттестата о среднем (полном) общем образовании?</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Для того чтобы получить аттестат</w:t>
      </w:r>
      <w:r w:rsidRPr="006E3253">
        <w:rPr>
          <w:b/>
          <w:bCs/>
          <w:sz w:val="28"/>
          <w:szCs w:val="28"/>
        </w:rPr>
        <w:t xml:space="preserve"> </w:t>
      </w:r>
      <w:r w:rsidRPr="006E3253">
        <w:rPr>
          <w:bCs/>
          <w:sz w:val="28"/>
          <w:szCs w:val="28"/>
        </w:rPr>
        <w:t>о среднем (полном) общем образовании</w:t>
      </w:r>
      <w:r w:rsidRPr="006E3253">
        <w:rPr>
          <w:sz w:val="28"/>
          <w:szCs w:val="28"/>
        </w:rPr>
        <w:t>, выпускник должен показать знания по дву</w:t>
      </w:r>
      <w:r>
        <w:rPr>
          <w:sz w:val="28"/>
          <w:szCs w:val="28"/>
        </w:rPr>
        <w:t>м общеобразовательным предметам</w:t>
      </w:r>
      <w:r w:rsidRPr="006E3253">
        <w:rPr>
          <w:sz w:val="28"/>
          <w:szCs w:val="28"/>
        </w:rPr>
        <w:t xml:space="preserve"> </w:t>
      </w:r>
      <w:r>
        <w:rPr>
          <w:sz w:val="28"/>
          <w:szCs w:val="28"/>
        </w:rPr>
        <w:t>(</w:t>
      </w:r>
      <w:r w:rsidRPr="006E3253">
        <w:rPr>
          <w:sz w:val="28"/>
          <w:szCs w:val="28"/>
        </w:rPr>
        <w:t>русскому языку и математике</w:t>
      </w:r>
      <w:r>
        <w:rPr>
          <w:sz w:val="28"/>
          <w:szCs w:val="28"/>
        </w:rPr>
        <w:t>)</w:t>
      </w:r>
      <w:r w:rsidRPr="006E3253">
        <w:rPr>
          <w:sz w:val="28"/>
          <w:szCs w:val="28"/>
        </w:rPr>
        <w:t xml:space="preserve"> не ниже минимума, установленного Рособрнадзором. </w:t>
      </w:r>
    </w:p>
    <w:p w:rsidR="006A2AA5" w:rsidRPr="006E3253" w:rsidRDefault="006A2AA5" w:rsidP="00875DA4">
      <w:pPr>
        <w:tabs>
          <w:tab w:val="left" w:pos="72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Нужно ли сдавать экзамены по выбору, если для получения аттестата это не нужно?</w:t>
      </w:r>
    </w:p>
    <w:p w:rsidR="006A2AA5" w:rsidRPr="006E3253" w:rsidRDefault="006A2AA5" w:rsidP="00875DA4">
      <w:pPr>
        <w:tabs>
          <w:tab w:val="left" w:pos="720"/>
        </w:tabs>
        <w:spacing w:line="240" w:lineRule="atLeast"/>
        <w:ind w:firstLine="720"/>
        <w:jc w:val="both"/>
        <w:rPr>
          <w:sz w:val="28"/>
          <w:szCs w:val="28"/>
        </w:rPr>
      </w:pPr>
      <w:r>
        <w:rPr>
          <w:noProof/>
        </w:rPr>
        <w:pict>
          <v:shape id="Рисунок 240" o:spid="_x0000_s1058" type="#_x0000_t75" alt="ЕГЭ – это не страшно, или куда поступать выпускнику-2010? " href="http://rcoi.net/smi-o-ege/309-ege-eto-ne-strashno-ili-kuda-postupat-vypuskniku-2010.ht" title="&quot;ЕГЭ – это не страшно, или куда поступать выпускнику-2010?&quot;" style="position:absolute;left:0;text-align:left;margin-left:0;margin-top:17.3pt;width:153pt;height:109.95pt;z-index:251668480;visibility:visible" o:button="t">
            <v:fill o:detectmouseclick="t"/>
            <v:imagedata r:id="rId75" r:href="rId76"/>
            <w10:wrap type="square"/>
          </v:shape>
        </w:pict>
      </w:r>
      <w:r w:rsidRPr="006E3253">
        <w:rPr>
          <w:sz w:val="28"/>
          <w:szCs w:val="28"/>
        </w:rPr>
        <w:t xml:space="preserve">Экзамены по общеобразовательным предметам, кроме обязательных, русского языка и математики, выпускники сдают только по своему выбору.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Их количество определяется выпускниками самостоятельно. Экзамены по выбору нужны для поступления в </w:t>
      </w:r>
      <w:r>
        <w:rPr>
          <w:sz w:val="28"/>
          <w:szCs w:val="28"/>
        </w:rPr>
        <w:t>вузы или ссузы</w:t>
      </w:r>
      <w:r w:rsidRPr="006E3253">
        <w:rPr>
          <w:sz w:val="28"/>
          <w:szCs w:val="28"/>
        </w:rPr>
        <w:t>. Перечень вступительных испытаний (дисциплин) определён отдельно для каждой специальности.</w:t>
      </w:r>
    </w:p>
    <w:p w:rsidR="006A2AA5" w:rsidRDefault="006A2AA5" w:rsidP="00875DA4">
      <w:pPr>
        <w:tabs>
          <w:tab w:val="left" w:pos="720"/>
        </w:tabs>
        <w:spacing w:line="240" w:lineRule="atLeast"/>
        <w:ind w:firstLine="720"/>
        <w:jc w:val="both"/>
        <w:rPr>
          <w:b/>
          <w:bCs/>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Какие экзамены можно сдать по выбору и получить по ним свидетельство о результатах ЕГЭ?</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Выпускник выбирает любые </w:t>
      </w:r>
      <w:r>
        <w:rPr>
          <w:sz w:val="28"/>
          <w:szCs w:val="28"/>
        </w:rPr>
        <w:t xml:space="preserve">предметы, </w:t>
      </w:r>
      <w:r w:rsidRPr="006E3253">
        <w:rPr>
          <w:sz w:val="28"/>
          <w:szCs w:val="28"/>
        </w:rPr>
        <w:t xml:space="preserve">необходимые ему для последующего поступления в </w:t>
      </w:r>
      <w:r>
        <w:rPr>
          <w:sz w:val="28"/>
          <w:szCs w:val="28"/>
        </w:rPr>
        <w:t>вузы и ссузы,</w:t>
      </w:r>
      <w:r w:rsidRPr="006E3253">
        <w:rPr>
          <w:sz w:val="28"/>
          <w:szCs w:val="28"/>
        </w:rPr>
        <w:t xml:space="preserve"> из следующего списка:</w:t>
      </w:r>
    </w:p>
    <w:p w:rsidR="006A2AA5" w:rsidRPr="006E3253" w:rsidRDefault="006A2AA5" w:rsidP="00222F3E">
      <w:pPr>
        <w:numPr>
          <w:ilvl w:val="0"/>
          <w:numId w:val="12"/>
        </w:numPr>
        <w:tabs>
          <w:tab w:val="left" w:pos="720"/>
        </w:tabs>
        <w:spacing w:line="240" w:lineRule="atLeast"/>
        <w:ind w:left="0" w:firstLine="720"/>
        <w:jc w:val="both"/>
        <w:rPr>
          <w:sz w:val="28"/>
          <w:szCs w:val="28"/>
        </w:rPr>
      </w:pPr>
      <w:r w:rsidRPr="006E3253">
        <w:rPr>
          <w:sz w:val="28"/>
          <w:szCs w:val="28"/>
        </w:rPr>
        <w:t xml:space="preserve">литература, </w:t>
      </w:r>
    </w:p>
    <w:p w:rsidR="006A2AA5" w:rsidRPr="006E3253" w:rsidRDefault="006A2AA5" w:rsidP="00222F3E">
      <w:pPr>
        <w:numPr>
          <w:ilvl w:val="0"/>
          <w:numId w:val="12"/>
        </w:numPr>
        <w:tabs>
          <w:tab w:val="left" w:pos="720"/>
        </w:tabs>
        <w:spacing w:line="240" w:lineRule="atLeast"/>
        <w:ind w:left="0" w:firstLine="720"/>
        <w:rPr>
          <w:sz w:val="28"/>
          <w:szCs w:val="28"/>
        </w:rPr>
      </w:pPr>
      <w:r w:rsidRPr="006E3253">
        <w:rPr>
          <w:sz w:val="28"/>
          <w:szCs w:val="28"/>
        </w:rPr>
        <w:t xml:space="preserve">физика, </w:t>
      </w:r>
    </w:p>
    <w:p w:rsidR="006A2AA5" w:rsidRPr="006E3253" w:rsidRDefault="006A2AA5" w:rsidP="00222F3E">
      <w:pPr>
        <w:numPr>
          <w:ilvl w:val="0"/>
          <w:numId w:val="12"/>
        </w:numPr>
        <w:tabs>
          <w:tab w:val="left" w:pos="720"/>
        </w:tabs>
        <w:spacing w:line="240" w:lineRule="atLeast"/>
        <w:ind w:left="0" w:firstLine="720"/>
        <w:rPr>
          <w:sz w:val="28"/>
          <w:szCs w:val="28"/>
        </w:rPr>
      </w:pPr>
      <w:r w:rsidRPr="006E3253">
        <w:rPr>
          <w:sz w:val="28"/>
          <w:szCs w:val="28"/>
        </w:rPr>
        <w:t xml:space="preserve">химия, </w:t>
      </w:r>
    </w:p>
    <w:p w:rsidR="006A2AA5" w:rsidRPr="006E3253" w:rsidRDefault="006A2AA5" w:rsidP="00222F3E">
      <w:pPr>
        <w:numPr>
          <w:ilvl w:val="0"/>
          <w:numId w:val="12"/>
        </w:numPr>
        <w:tabs>
          <w:tab w:val="left" w:pos="720"/>
        </w:tabs>
        <w:spacing w:line="240" w:lineRule="atLeast"/>
        <w:ind w:left="0" w:firstLine="720"/>
        <w:rPr>
          <w:sz w:val="28"/>
          <w:szCs w:val="28"/>
        </w:rPr>
      </w:pPr>
      <w:r w:rsidRPr="006E3253">
        <w:rPr>
          <w:sz w:val="28"/>
          <w:szCs w:val="28"/>
        </w:rPr>
        <w:t xml:space="preserve">биология, </w:t>
      </w:r>
    </w:p>
    <w:p w:rsidR="006A2AA5" w:rsidRPr="006E3253" w:rsidRDefault="006A2AA5" w:rsidP="00222F3E">
      <w:pPr>
        <w:numPr>
          <w:ilvl w:val="0"/>
          <w:numId w:val="12"/>
        </w:numPr>
        <w:tabs>
          <w:tab w:val="left" w:pos="720"/>
        </w:tabs>
        <w:spacing w:line="240" w:lineRule="atLeast"/>
        <w:ind w:left="0" w:firstLine="720"/>
        <w:rPr>
          <w:sz w:val="28"/>
          <w:szCs w:val="28"/>
        </w:rPr>
      </w:pPr>
      <w:r w:rsidRPr="006E3253">
        <w:rPr>
          <w:sz w:val="28"/>
          <w:szCs w:val="28"/>
        </w:rPr>
        <w:t xml:space="preserve">география, </w:t>
      </w:r>
    </w:p>
    <w:p w:rsidR="006A2AA5" w:rsidRPr="006E3253" w:rsidRDefault="006A2AA5" w:rsidP="00222F3E">
      <w:pPr>
        <w:numPr>
          <w:ilvl w:val="0"/>
          <w:numId w:val="12"/>
        </w:numPr>
        <w:tabs>
          <w:tab w:val="left" w:pos="720"/>
        </w:tabs>
        <w:spacing w:line="240" w:lineRule="atLeast"/>
        <w:ind w:left="0" w:firstLine="720"/>
        <w:rPr>
          <w:sz w:val="28"/>
          <w:szCs w:val="28"/>
        </w:rPr>
      </w:pPr>
      <w:r w:rsidRPr="006E3253">
        <w:rPr>
          <w:sz w:val="28"/>
          <w:szCs w:val="28"/>
        </w:rPr>
        <w:t xml:space="preserve">история, </w:t>
      </w:r>
    </w:p>
    <w:p w:rsidR="006A2AA5" w:rsidRPr="006E3253" w:rsidRDefault="006A2AA5" w:rsidP="00222F3E">
      <w:pPr>
        <w:numPr>
          <w:ilvl w:val="0"/>
          <w:numId w:val="12"/>
        </w:numPr>
        <w:tabs>
          <w:tab w:val="left" w:pos="720"/>
        </w:tabs>
        <w:spacing w:line="240" w:lineRule="atLeast"/>
        <w:ind w:left="0" w:firstLine="720"/>
        <w:rPr>
          <w:sz w:val="28"/>
          <w:szCs w:val="28"/>
        </w:rPr>
      </w:pPr>
      <w:r w:rsidRPr="006E3253">
        <w:rPr>
          <w:sz w:val="28"/>
          <w:szCs w:val="28"/>
        </w:rPr>
        <w:t xml:space="preserve">обществознание, </w:t>
      </w:r>
    </w:p>
    <w:p w:rsidR="006A2AA5" w:rsidRPr="006E3253" w:rsidRDefault="006A2AA5" w:rsidP="00222F3E">
      <w:pPr>
        <w:numPr>
          <w:ilvl w:val="0"/>
          <w:numId w:val="12"/>
        </w:numPr>
        <w:tabs>
          <w:tab w:val="left" w:pos="720"/>
        </w:tabs>
        <w:spacing w:line="240" w:lineRule="atLeast"/>
        <w:ind w:left="0" w:firstLine="720"/>
        <w:rPr>
          <w:sz w:val="28"/>
          <w:szCs w:val="28"/>
        </w:rPr>
      </w:pPr>
      <w:r w:rsidRPr="006E3253">
        <w:rPr>
          <w:sz w:val="28"/>
          <w:szCs w:val="28"/>
        </w:rPr>
        <w:t xml:space="preserve">иностранные языки (английский, немецкий, французский и испанский языки), </w:t>
      </w:r>
    </w:p>
    <w:p w:rsidR="006A2AA5" w:rsidRPr="006E3253" w:rsidRDefault="006A2AA5" w:rsidP="00222F3E">
      <w:pPr>
        <w:numPr>
          <w:ilvl w:val="0"/>
          <w:numId w:val="12"/>
        </w:numPr>
        <w:tabs>
          <w:tab w:val="left" w:pos="720"/>
        </w:tabs>
        <w:spacing w:line="240" w:lineRule="atLeast"/>
        <w:ind w:left="0" w:firstLine="720"/>
        <w:rPr>
          <w:sz w:val="28"/>
          <w:szCs w:val="28"/>
        </w:rPr>
      </w:pPr>
      <w:r w:rsidRPr="006E3253">
        <w:rPr>
          <w:sz w:val="28"/>
          <w:szCs w:val="28"/>
        </w:rPr>
        <w:t>информатика и информационно-коммуникационные технологии (ИКТ).</w:t>
      </w:r>
    </w:p>
    <w:p w:rsidR="006A2AA5" w:rsidRPr="006E3253" w:rsidRDefault="006A2AA5" w:rsidP="00875DA4">
      <w:pPr>
        <w:tabs>
          <w:tab w:val="left" w:pos="720"/>
        </w:tabs>
        <w:spacing w:line="240" w:lineRule="atLeast"/>
        <w:ind w:firstLine="720"/>
        <w:rPr>
          <w:b/>
          <w:sz w:val="28"/>
          <w:szCs w:val="28"/>
        </w:rPr>
      </w:pPr>
    </w:p>
    <w:p w:rsidR="006A2AA5" w:rsidRPr="006E3253" w:rsidRDefault="006A2AA5" w:rsidP="00222F3E">
      <w:pPr>
        <w:numPr>
          <w:ilvl w:val="0"/>
          <w:numId w:val="13"/>
        </w:numPr>
        <w:spacing w:line="240" w:lineRule="atLeast"/>
        <w:ind w:left="0" w:firstLine="720"/>
        <w:rPr>
          <w:b/>
          <w:sz w:val="28"/>
          <w:szCs w:val="28"/>
          <w:u w:val="single"/>
        </w:rPr>
      </w:pPr>
      <w:r w:rsidRPr="006E3253">
        <w:rPr>
          <w:b/>
          <w:sz w:val="28"/>
          <w:szCs w:val="28"/>
          <w:u w:val="single"/>
        </w:rPr>
        <w:t>О регистрации участников ЕГЭ</w:t>
      </w:r>
    </w:p>
    <w:p w:rsidR="006A2AA5" w:rsidRPr="006E3253" w:rsidRDefault="006A2AA5" w:rsidP="00875DA4">
      <w:pPr>
        <w:tabs>
          <w:tab w:val="left" w:pos="720"/>
        </w:tabs>
        <w:spacing w:line="240" w:lineRule="atLeast"/>
        <w:ind w:firstLine="720"/>
        <w:rPr>
          <w:b/>
          <w:sz w:val="28"/>
          <w:szCs w:val="28"/>
          <w:u w:val="single"/>
        </w:rPr>
      </w:pPr>
    </w:p>
    <w:p w:rsidR="006A2AA5" w:rsidRPr="006E3253" w:rsidRDefault="006A2AA5" w:rsidP="00875DA4">
      <w:pPr>
        <w:tabs>
          <w:tab w:val="left" w:pos="720"/>
        </w:tabs>
        <w:spacing w:line="240" w:lineRule="atLeast"/>
        <w:ind w:firstLine="720"/>
        <w:rPr>
          <w:rStyle w:val="Strong"/>
          <w:sz w:val="28"/>
          <w:szCs w:val="28"/>
        </w:rPr>
      </w:pPr>
      <w:r w:rsidRPr="006E3253">
        <w:rPr>
          <w:b/>
          <w:sz w:val="28"/>
          <w:szCs w:val="28"/>
        </w:rPr>
        <w:t>Где можно зарегистрироваться для сдачи экзаменов в форме ЕГЭ?</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Выпускники школ текущего года подают заявление на сдачу ЕГЭ в свое </w:t>
      </w:r>
      <w:r>
        <w:rPr>
          <w:sz w:val="28"/>
          <w:szCs w:val="28"/>
        </w:rPr>
        <w:t>ОУ</w:t>
      </w:r>
      <w:r w:rsidRPr="006E3253">
        <w:rPr>
          <w:sz w:val="28"/>
          <w:szCs w:val="28"/>
        </w:rPr>
        <w:t xml:space="preserve">, в котором они осваивали программы среднего (полного) общего образования.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Другие желающие сдавать ЕГЭ, в том числе выпускники прошлых лет, обучающиеся в </w:t>
      </w:r>
      <w:r>
        <w:rPr>
          <w:sz w:val="28"/>
          <w:szCs w:val="28"/>
        </w:rPr>
        <w:t>ОУ начального и среднего профессионального образования</w:t>
      </w:r>
      <w:r w:rsidRPr="006E3253">
        <w:rPr>
          <w:sz w:val="28"/>
          <w:szCs w:val="28"/>
        </w:rPr>
        <w:t xml:space="preserve">, выпускники иностранных учебных заведений, могут подать </w:t>
      </w:r>
      <w:r w:rsidRPr="00875DA4">
        <w:rPr>
          <w:sz w:val="28"/>
          <w:szCs w:val="28"/>
        </w:rPr>
        <w:t>заявление в любой муниципальный орган управления образованием</w:t>
      </w:r>
      <w:r>
        <w:rPr>
          <w:sz w:val="28"/>
          <w:szCs w:val="28"/>
        </w:rPr>
        <w:t>.</w:t>
      </w:r>
      <w:r w:rsidRPr="00875DA4">
        <w:rPr>
          <w:sz w:val="28"/>
          <w:szCs w:val="28"/>
        </w:rPr>
        <w:t xml:space="preserve"> </w:t>
      </w:r>
      <w:r>
        <w:rPr>
          <w:sz w:val="28"/>
          <w:szCs w:val="28"/>
        </w:rPr>
        <w:t>Н</w:t>
      </w:r>
      <w:r w:rsidRPr="00875DA4">
        <w:rPr>
          <w:sz w:val="28"/>
          <w:szCs w:val="28"/>
        </w:rPr>
        <w:t>апример, по месту</w:t>
      </w:r>
      <w:r w:rsidRPr="006E3253">
        <w:rPr>
          <w:sz w:val="28"/>
          <w:szCs w:val="28"/>
        </w:rPr>
        <w:t xml:space="preserve"> нахождения </w:t>
      </w:r>
      <w:r>
        <w:rPr>
          <w:sz w:val="28"/>
          <w:szCs w:val="28"/>
        </w:rPr>
        <w:t>вуза или ссуза</w:t>
      </w:r>
      <w:r w:rsidRPr="006E3253">
        <w:rPr>
          <w:sz w:val="28"/>
          <w:szCs w:val="28"/>
        </w:rPr>
        <w:t>, в которое собираются поступать.</w:t>
      </w:r>
    </w:p>
    <w:p w:rsidR="006A2AA5" w:rsidRPr="006E3253" w:rsidRDefault="006A2AA5" w:rsidP="00875DA4">
      <w:pPr>
        <w:tabs>
          <w:tab w:val="left" w:pos="720"/>
        </w:tabs>
        <w:spacing w:line="240" w:lineRule="atLeast"/>
        <w:ind w:firstLine="720"/>
        <w:rPr>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Когда наступает последний срок для выбора предметов, сдаваемых в форме ЕГЭ?</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Выпускники общеобразовательных учреждений текущего года обязаны подать заявление о сдаче экзаменов по выбору с указанием соответствующих общеобразовательных предметов не позднее 1 марта.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Другие желающие сдавать ЕГЭ вправе подать заявление до 5 июля на участие в ЕГЭ в дополнительные сроки</w:t>
      </w:r>
    </w:p>
    <w:p w:rsidR="006A2AA5" w:rsidRPr="006E3253" w:rsidRDefault="006A2AA5" w:rsidP="00875DA4">
      <w:pPr>
        <w:tabs>
          <w:tab w:val="left" w:pos="720"/>
        </w:tabs>
        <w:spacing w:line="240" w:lineRule="atLeast"/>
        <w:ind w:firstLine="720"/>
        <w:rPr>
          <w:b/>
          <w:sz w:val="28"/>
          <w:szCs w:val="28"/>
          <w:u w:val="single"/>
        </w:rPr>
      </w:pPr>
    </w:p>
    <w:p w:rsidR="006A2AA5" w:rsidRPr="006E3253" w:rsidRDefault="006A2AA5" w:rsidP="00875DA4">
      <w:pPr>
        <w:tabs>
          <w:tab w:val="left" w:pos="720"/>
        </w:tabs>
        <w:spacing w:line="240" w:lineRule="atLeast"/>
        <w:ind w:firstLine="720"/>
        <w:jc w:val="both"/>
        <w:rPr>
          <w:rStyle w:val="Strong"/>
          <w:bCs/>
          <w:sz w:val="28"/>
          <w:szCs w:val="28"/>
        </w:rPr>
      </w:pPr>
      <w:r w:rsidRPr="006E3253">
        <w:rPr>
          <w:rStyle w:val="Strong"/>
          <w:bCs/>
          <w:sz w:val="28"/>
          <w:szCs w:val="28"/>
        </w:rPr>
        <w:t>Можно ли не прийти на экзамен, на участие в котором записался, но он оказался не нужен при поступлении? Что будет отмечено в базе данных?</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Можно не прийти на экзамен, который не входит в перечень основных. В случае неявки на экзамен информация в федеральную информационную систему не вносится.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Экзамен по предмету считается не сданным лишь в том случае, если участник ЕГЭ набрал количество баллов ниже минимального балла, установленного Рособрнадзором. В этом случае результат заносится в федеральную базу данных, а в свидетельство о результатах экзаменов – нет.</w:t>
      </w:r>
    </w:p>
    <w:p w:rsidR="006A2AA5" w:rsidRPr="006E3253" w:rsidRDefault="006A2AA5" w:rsidP="00875DA4">
      <w:pPr>
        <w:tabs>
          <w:tab w:val="left" w:pos="720"/>
        </w:tabs>
        <w:spacing w:line="240" w:lineRule="atLeast"/>
        <w:ind w:firstLine="720"/>
        <w:jc w:val="both"/>
        <w:rPr>
          <w:sz w:val="28"/>
          <w:szCs w:val="28"/>
        </w:rPr>
      </w:pPr>
    </w:p>
    <w:p w:rsidR="006A2AA5" w:rsidRPr="006E3253" w:rsidRDefault="006A2AA5" w:rsidP="00222F3E">
      <w:pPr>
        <w:numPr>
          <w:ilvl w:val="0"/>
          <w:numId w:val="13"/>
        </w:numPr>
        <w:spacing w:line="240" w:lineRule="atLeast"/>
        <w:ind w:left="0" w:firstLine="720"/>
        <w:jc w:val="both"/>
        <w:rPr>
          <w:b/>
          <w:sz w:val="28"/>
          <w:szCs w:val="28"/>
          <w:u w:val="single"/>
        </w:rPr>
      </w:pPr>
      <w:r w:rsidRPr="006E3253">
        <w:rPr>
          <w:b/>
          <w:sz w:val="28"/>
          <w:szCs w:val="28"/>
          <w:u w:val="single"/>
        </w:rPr>
        <w:t>О сроках проведения ЕГЭ</w:t>
      </w:r>
    </w:p>
    <w:p w:rsidR="006A2AA5" w:rsidRPr="006E3253" w:rsidRDefault="006A2AA5" w:rsidP="00875DA4">
      <w:pPr>
        <w:tabs>
          <w:tab w:val="left" w:pos="720"/>
        </w:tabs>
        <w:spacing w:line="240" w:lineRule="atLeast"/>
        <w:ind w:firstLine="720"/>
        <w:jc w:val="both"/>
        <w:rPr>
          <w:b/>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В какие сроки проводятся экзамены в форме ЕГЭ?</w:t>
      </w:r>
    </w:p>
    <w:p w:rsidR="006A2AA5" w:rsidRPr="006E3253" w:rsidRDefault="006A2AA5" w:rsidP="00875DA4">
      <w:pPr>
        <w:tabs>
          <w:tab w:val="left" w:pos="720"/>
        </w:tabs>
        <w:spacing w:line="240" w:lineRule="atLeast"/>
        <w:ind w:firstLine="720"/>
        <w:jc w:val="both"/>
        <w:rPr>
          <w:sz w:val="28"/>
          <w:szCs w:val="28"/>
        </w:rPr>
      </w:pPr>
      <w:r>
        <w:rPr>
          <w:sz w:val="28"/>
          <w:szCs w:val="28"/>
        </w:rPr>
        <w:t>Для выпускников о</w:t>
      </w:r>
      <w:r w:rsidRPr="006E3253">
        <w:rPr>
          <w:sz w:val="28"/>
          <w:szCs w:val="28"/>
        </w:rPr>
        <w:t xml:space="preserve">сновные сроки сдачи ЕГЭ в 2012 году </w:t>
      </w:r>
      <w:r>
        <w:rPr>
          <w:sz w:val="28"/>
          <w:szCs w:val="28"/>
        </w:rPr>
        <w:t xml:space="preserve"> - </w:t>
      </w:r>
      <w:r w:rsidRPr="006E3253">
        <w:rPr>
          <w:sz w:val="28"/>
          <w:szCs w:val="28"/>
        </w:rPr>
        <w:t xml:space="preserve">с 28 мая по 16 июня.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В эти сроки могут сдать ЕГЭ </w:t>
      </w:r>
      <w:r>
        <w:rPr>
          <w:sz w:val="28"/>
          <w:szCs w:val="28"/>
        </w:rPr>
        <w:t xml:space="preserve">и </w:t>
      </w:r>
      <w:r w:rsidRPr="006E3253">
        <w:rPr>
          <w:sz w:val="28"/>
          <w:szCs w:val="28"/>
        </w:rPr>
        <w:t xml:space="preserve">выпускники прошлых лет, выпускники учреждений начального и среднего профессионального образования, а также те, кто получил образование в иностранных образовательных учреждениях. </w:t>
      </w:r>
      <w:r w:rsidRPr="006E3253">
        <w:rPr>
          <w:sz w:val="28"/>
          <w:szCs w:val="28"/>
        </w:rPr>
        <w:tab/>
        <w:t xml:space="preserve">Те, кто имеет право на досрочную сдачу экзаменов, могут сделать это с 20 по 4 мая.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Учащиеся, по уважительным причинам не сдавшие ЕГЭ в установленный срок, имеют возможность сдать экзамены с 8 по 18 июля.</w:t>
      </w:r>
    </w:p>
    <w:p w:rsidR="006A2AA5" w:rsidRPr="006E3253" w:rsidRDefault="006A2AA5" w:rsidP="00875DA4">
      <w:pPr>
        <w:tabs>
          <w:tab w:val="left" w:pos="720"/>
        </w:tabs>
        <w:spacing w:line="240" w:lineRule="atLeast"/>
        <w:ind w:firstLine="720"/>
        <w:jc w:val="both"/>
        <w:rPr>
          <w:sz w:val="28"/>
          <w:szCs w:val="28"/>
        </w:rPr>
      </w:pPr>
    </w:p>
    <w:p w:rsidR="006A2AA5" w:rsidRPr="006E3253" w:rsidRDefault="006A2AA5" w:rsidP="00222F3E">
      <w:pPr>
        <w:numPr>
          <w:ilvl w:val="0"/>
          <w:numId w:val="13"/>
        </w:numPr>
        <w:spacing w:line="240" w:lineRule="atLeast"/>
        <w:ind w:left="0" w:firstLine="720"/>
        <w:jc w:val="both"/>
        <w:rPr>
          <w:b/>
          <w:sz w:val="28"/>
          <w:szCs w:val="28"/>
          <w:u w:val="single"/>
        </w:rPr>
      </w:pPr>
      <w:r w:rsidRPr="006E3253">
        <w:rPr>
          <w:b/>
          <w:sz w:val="28"/>
          <w:szCs w:val="28"/>
          <w:u w:val="single"/>
        </w:rPr>
        <w:t>О допуске к ЕГЭ</w:t>
      </w:r>
    </w:p>
    <w:p w:rsidR="006A2AA5" w:rsidRPr="006E3253" w:rsidRDefault="006A2AA5" w:rsidP="00875DA4">
      <w:pPr>
        <w:tabs>
          <w:tab w:val="left" w:pos="720"/>
        </w:tabs>
        <w:spacing w:line="240" w:lineRule="atLeast"/>
        <w:ind w:firstLine="720"/>
        <w:jc w:val="both"/>
        <w:rPr>
          <w:b/>
          <w:sz w:val="28"/>
          <w:szCs w:val="28"/>
          <w:u w:val="single"/>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Кто и когда принимает решение о допуске к сдаче экзаменов?</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Решение о допуске выпускника к государственной (итоговой) аттестации в форме ЕГЭ принимается педагогическим советом и оформляется приказом </w:t>
      </w:r>
      <w:r>
        <w:rPr>
          <w:sz w:val="28"/>
          <w:szCs w:val="28"/>
        </w:rPr>
        <w:t>ОУ</w:t>
      </w:r>
      <w:r w:rsidRPr="006E3253">
        <w:rPr>
          <w:sz w:val="28"/>
          <w:szCs w:val="28"/>
        </w:rPr>
        <w:t>дения не позднее 25 мая текущего года.</w:t>
      </w:r>
    </w:p>
    <w:p w:rsidR="006A2AA5" w:rsidRPr="006E3253" w:rsidRDefault="006A2AA5" w:rsidP="00875DA4">
      <w:pPr>
        <w:tabs>
          <w:tab w:val="left" w:pos="72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В каком случае выпускник может быть не допущен к сдаче экзаменов?</w:t>
      </w:r>
    </w:p>
    <w:p w:rsidR="006A2AA5" w:rsidRDefault="006A2AA5" w:rsidP="00875DA4">
      <w:pPr>
        <w:tabs>
          <w:tab w:val="left" w:pos="720"/>
        </w:tabs>
        <w:spacing w:line="240" w:lineRule="atLeast"/>
        <w:ind w:firstLine="720"/>
        <w:jc w:val="both"/>
        <w:rPr>
          <w:sz w:val="28"/>
          <w:szCs w:val="28"/>
        </w:rPr>
      </w:pPr>
      <w:r w:rsidRPr="006E3253">
        <w:rPr>
          <w:sz w:val="28"/>
          <w:szCs w:val="28"/>
        </w:rPr>
        <w:t>К государственной (итоговой) аттестации в форме ЕГЭ не допускаются выпускники, имеющие неудовлетворительные годовые отметки по одному и более предметам учебного плана 10-11 классов.</w:t>
      </w:r>
    </w:p>
    <w:p w:rsidR="006A2AA5" w:rsidRDefault="006A2AA5" w:rsidP="00875DA4">
      <w:pPr>
        <w:tabs>
          <w:tab w:val="left" w:pos="720"/>
        </w:tabs>
        <w:spacing w:line="240" w:lineRule="atLeast"/>
        <w:ind w:firstLine="720"/>
        <w:jc w:val="both"/>
        <w:rPr>
          <w:sz w:val="28"/>
          <w:szCs w:val="28"/>
        </w:rPr>
      </w:pPr>
    </w:p>
    <w:p w:rsidR="006A2AA5" w:rsidRPr="006E3253" w:rsidRDefault="006A2AA5" w:rsidP="00222F3E">
      <w:pPr>
        <w:widowControl w:val="0"/>
        <w:numPr>
          <w:ilvl w:val="0"/>
          <w:numId w:val="13"/>
        </w:numPr>
        <w:autoSpaceDE w:val="0"/>
        <w:autoSpaceDN w:val="0"/>
        <w:adjustRightInd w:val="0"/>
        <w:spacing w:line="240" w:lineRule="atLeast"/>
        <w:ind w:left="0" w:firstLine="720"/>
        <w:jc w:val="both"/>
        <w:rPr>
          <w:b/>
          <w:sz w:val="28"/>
          <w:szCs w:val="28"/>
          <w:u w:val="single"/>
        </w:rPr>
      </w:pPr>
      <w:r w:rsidRPr="006E3253">
        <w:rPr>
          <w:b/>
          <w:sz w:val="28"/>
          <w:szCs w:val="28"/>
          <w:u w:val="single"/>
        </w:rPr>
        <w:t>О документах, удостоверяющих личность</w:t>
      </w:r>
    </w:p>
    <w:p w:rsidR="006A2AA5" w:rsidRPr="006E3253" w:rsidRDefault="006A2AA5" w:rsidP="00875DA4">
      <w:pPr>
        <w:widowControl w:val="0"/>
        <w:tabs>
          <w:tab w:val="left" w:pos="720"/>
        </w:tabs>
        <w:autoSpaceDE w:val="0"/>
        <w:autoSpaceDN w:val="0"/>
        <w:adjustRightInd w:val="0"/>
        <w:spacing w:line="240" w:lineRule="atLeast"/>
        <w:ind w:firstLine="720"/>
        <w:jc w:val="both"/>
        <w:rPr>
          <w:b/>
          <w:sz w:val="28"/>
          <w:szCs w:val="28"/>
          <w:u w:val="single"/>
        </w:rPr>
      </w:pPr>
    </w:p>
    <w:p w:rsidR="006A2AA5" w:rsidRPr="006E3253" w:rsidRDefault="006A2AA5" w:rsidP="00875DA4">
      <w:pPr>
        <w:tabs>
          <w:tab w:val="left" w:pos="720"/>
        </w:tabs>
        <w:spacing w:line="240" w:lineRule="atLeast"/>
        <w:ind w:firstLine="720"/>
        <w:jc w:val="both"/>
        <w:rPr>
          <w:b/>
          <w:sz w:val="28"/>
          <w:szCs w:val="28"/>
        </w:rPr>
      </w:pPr>
      <w:r w:rsidRPr="006E3253">
        <w:rPr>
          <w:b/>
          <w:sz w:val="28"/>
          <w:szCs w:val="28"/>
        </w:rPr>
        <w:t>Если у выпускника нет гражданства, могут ли его не допустить на сдачу ЕГЭ без паспорта?</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Лица без гражданства, беженцы и вынужденные переселенцы, обучающиеся в общеобразовательном учреждении,  освоившие образовательные программы основного общего образования и имеющие положительные годовые отметки по всем предметам учебного плана общеобразовательного учреждения, а также обучающиеся, имеющие неудовлетворительную годовую отметку по одному предмету учебного плана</w:t>
      </w:r>
      <w:r w:rsidRPr="00CE53A0">
        <w:rPr>
          <w:sz w:val="28"/>
          <w:szCs w:val="28"/>
        </w:rPr>
        <w:t xml:space="preserve"> </w:t>
      </w:r>
      <w:r w:rsidRPr="006E3253">
        <w:rPr>
          <w:sz w:val="28"/>
          <w:szCs w:val="28"/>
        </w:rPr>
        <w:t>допускаются к сдаче ЕГЭ с обязательной сдачей экзамена по этому предмету.</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При выполнении этих условий выпускник может быть допущен к сдаче ЕГЭ при представлении другого документа, удостоверяющего его личность (в том числе свидетельство о рождении) и подтверждении его личности сопровождающим лицом.</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Но не забывайте, что при приеме документов в </w:t>
      </w:r>
      <w:r>
        <w:rPr>
          <w:sz w:val="28"/>
          <w:szCs w:val="28"/>
        </w:rPr>
        <w:t>вуз</w:t>
      </w:r>
      <w:r w:rsidRPr="006E3253">
        <w:rPr>
          <w:sz w:val="28"/>
          <w:szCs w:val="28"/>
        </w:rPr>
        <w:t xml:space="preserve">ы и </w:t>
      </w:r>
      <w:r>
        <w:rPr>
          <w:sz w:val="28"/>
          <w:szCs w:val="28"/>
        </w:rPr>
        <w:t>ссуз</w:t>
      </w:r>
      <w:r w:rsidRPr="006E3253">
        <w:rPr>
          <w:sz w:val="28"/>
          <w:szCs w:val="28"/>
        </w:rPr>
        <w:t xml:space="preserve">ы требуется представление документа, удостоверяющего личность. </w:t>
      </w:r>
    </w:p>
    <w:p w:rsidR="006A2AA5" w:rsidRPr="006E3253" w:rsidRDefault="006A2AA5" w:rsidP="00875DA4">
      <w:pPr>
        <w:widowControl w:val="0"/>
        <w:tabs>
          <w:tab w:val="left" w:pos="720"/>
        </w:tabs>
        <w:autoSpaceDE w:val="0"/>
        <w:autoSpaceDN w:val="0"/>
        <w:adjustRightInd w:val="0"/>
        <w:spacing w:line="240" w:lineRule="atLeast"/>
        <w:ind w:firstLine="720"/>
        <w:jc w:val="both"/>
        <w:rPr>
          <w:b/>
          <w:sz w:val="28"/>
          <w:szCs w:val="28"/>
          <w:u w:val="single"/>
        </w:rPr>
      </w:pPr>
    </w:p>
    <w:p w:rsidR="006A2AA5" w:rsidRPr="006E3253" w:rsidRDefault="006A2AA5" w:rsidP="00222F3E">
      <w:pPr>
        <w:widowControl w:val="0"/>
        <w:numPr>
          <w:ilvl w:val="0"/>
          <w:numId w:val="13"/>
        </w:numPr>
        <w:autoSpaceDE w:val="0"/>
        <w:autoSpaceDN w:val="0"/>
        <w:adjustRightInd w:val="0"/>
        <w:spacing w:line="240" w:lineRule="atLeast"/>
        <w:ind w:left="0" w:firstLine="720"/>
        <w:jc w:val="both"/>
        <w:rPr>
          <w:b/>
          <w:sz w:val="28"/>
          <w:szCs w:val="28"/>
          <w:u w:val="single"/>
        </w:rPr>
      </w:pPr>
      <w:r w:rsidRPr="006E3253">
        <w:rPr>
          <w:b/>
          <w:sz w:val="28"/>
          <w:szCs w:val="28"/>
          <w:u w:val="single"/>
        </w:rPr>
        <w:t xml:space="preserve">О пунктах проведения </w:t>
      </w:r>
      <w:r>
        <w:rPr>
          <w:b/>
          <w:sz w:val="28"/>
          <w:szCs w:val="28"/>
          <w:u w:val="single"/>
        </w:rPr>
        <w:t>ЕГЭ</w:t>
      </w:r>
    </w:p>
    <w:p w:rsidR="006A2AA5" w:rsidRPr="006E3253" w:rsidRDefault="006A2AA5" w:rsidP="00875DA4">
      <w:pPr>
        <w:widowControl w:val="0"/>
        <w:tabs>
          <w:tab w:val="left" w:pos="720"/>
        </w:tabs>
        <w:autoSpaceDE w:val="0"/>
        <w:autoSpaceDN w:val="0"/>
        <w:adjustRightInd w:val="0"/>
        <w:spacing w:line="240" w:lineRule="atLeast"/>
        <w:ind w:firstLine="720"/>
        <w:jc w:val="both"/>
        <w:rPr>
          <w:b/>
          <w:sz w:val="28"/>
          <w:szCs w:val="28"/>
          <w:u w:val="single"/>
        </w:rPr>
      </w:pPr>
    </w:p>
    <w:p w:rsidR="006A2AA5" w:rsidRPr="006E3253" w:rsidRDefault="006A2AA5" w:rsidP="00875DA4">
      <w:pPr>
        <w:tabs>
          <w:tab w:val="left" w:pos="720"/>
        </w:tabs>
        <w:spacing w:line="240" w:lineRule="atLeast"/>
        <w:ind w:firstLine="720"/>
        <w:jc w:val="both"/>
        <w:rPr>
          <w:rStyle w:val="Strong"/>
          <w:bCs/>
          <w:sz w:val="28"/>
          <w:szCs w:val="28"/>
        </w:rPr>
      </w:pPr>
      <w:r w:rsidRPr="006E3253">
        <w:rPr>
          <w:rStyle w:val="Strong"/>
          <w:bCs/>
          <w:sz w:val="28"/>
          <w:szCs w:val="28"/>
        </w:rPr>
        <w:t xml:space="preserve">Может ли присутствовать в аудитории ППЭ учитель, преподающий по предмету экзамена? </w:t>
      </w:r>
    </w:p>
    <w:p w:rsidR="006A2AA5" w:rsidRPr="006E3253" w:rsidRDefault="006A2AA5" w:rsidP="00875DA4">
      <w:pPr>
        <w:tabs>
          <w:tab w:val="left" w:pos="720"/>
        </w:tabs>
        <w:spacing w:line="240" w:lineRule="atLeast"/>
        <w:ind w:firstLine="720"/>
        <w:jc w:val="both"/>
        <w:rPr>
          <w:b/>
          <w:sz w:val="28"/>
          <w:szCs w:val="28"/>
        </w:rPr>
      </w:pPr>
      <w:r w:rsidRPr="006E3253">
        <w:rPr>
          <w:sz w:val="28"/>
          <w:szCs w:val="28"/>
        </w:rPr>
        <w:t xml:space="preserve">Нет, учитель, </w:t>
      </w:r>
      <w:r w:rsidRPr="006E3253">
        <w:rPr>
          <w:rStyle w:val="Strong"/>
          <w:b w:val="0"/>
          <w:bCs/>
          <w:sz w:val="28"/>
          <w:szCs w:val="28"/>
        </w:rPr>
        <w:t>преподающий по предмету проводимого экзамена, находиться в аудитории ППЭ не имеет права.</w:t>
      </w:r>
    </w:p>
    <w:p w:rsidR="006A2AA5" w:rsidRPr="006E3253" w:rsidRDefault="006A2AA5" w:rsidP="00875DA4">
      <w:pPr>
        <w:tabs>
          <w:tab w:val="left" w:pos="720"/>
        </w:tabs>
        <w:autoSpaceDE w:val="0"/>
        <w:autoSpaceDN w:val="0"/>
        <w:adjustRightInd w:val="0"/>
        <w:spacing w:line="240" w:lineRule="atLeast"/>
        <w:ind w:firstLine="720"/>
        <w:jc w:val="both"/>
        <w:rPr>
          <w:sz w:val="28"/>
          <w:szCs w:val="28"/>
        </w:rPr>
      </w:pPr>
      <w:r w:rsidRPr="006E3253">
        <w:rPr>
          <w:sz w:val="28"/>
          <w:szCs w:val="28"/>
        </w:rPr>
        <w:tab/>
      </w:r>
    </w:p>
    <w:p w:rsidR="006A2AA5" w:rsidRPr="006E3253" w:rsidRDefault="006A2AA5" w:rsidP="00875DA4">
      <w:pPr>
        <w:tabs>
          <w:tab w:val="left" w:pos="720"/>
        </w:tabs>
        <w:autoSpaceDE w:val="0"/>
        <w:autoSpaceDN w:val="0"/>
        <w:adjustRightInd w:val="0"/>
        <w:spacing w:line="240" w:lineRule="atLeast"/>
        <w:ind w:firstLine="720"/>
        <w:jc w:val="both"/>
        <w:rPr>
          <w:rStyle w:val="Strong"/>
          <w:bCs/>
          <w:sz w:val="28"/>
          <w:szCs w:val="28"/>
        </w:rPr>
      </w:pPr>
      <w:r w:rsidRPr="006E3253">
        <w:rPr>
          <w:rStyle w:val="Strong"/>
          <w:bCs/>
          <w:sz w:val="28"/>
          <w:szCs w:val="28"/>
        </w:rPr>
        <w:t>Может ли находиться в аудитории ППЭ учитель присутствующих выпускников?</w:t>
      </w:r>
    </w:p>
    <w:p w:rsidR="006A2AA5" w:rsidRPr="006E3253" w:rsidRDefault="006A2AA5" w:rsidP="00875DA4">
      <w:pPr>
        <w:tabs>
          <w:tab w:val="left" w:pos="720"/>
        </w:tabs>
        <w:autoSpaceDE w:val="0"/>
        <w:autoSpaceDN w:val="0"/>
        <w:adjustRightInd w:val="0"/>
        <w:spacing w:line="240" w:lineRule="atLeast"/>
        <w:ind w:firstLine="720"/>
        <w:jc w:val="both"/>
        <w:rPr>
          <w:sz w:val="28"/>
          <w:szCs w:val="28"/>
        </w:rPr>
      </w:pPr>
      <w:r w:rsidRPr="006E3253">
        <w:rPr>
          <w:sz w:val="28"/>
          <w:szCs w:val="28"/>
        </w:rPr>
        <w:t>Нет, учитель присутствующих выпускников не имеет права находиться в одной с ними аудитории.</w:t>
      </w:r>
    </w:p>
    <w:p w:rsidR="006A2AA5" w:rsidRPr="006E3253" w:rsidRDefault="006A2AA5" w:rsidP="00875DA4">
      <w:pPr>
        <w:tabs>
          <w:tab w:val="left" w:pos="720"/>
        </w:tabs>
        <w:autoSpaceDE w:val="0"/>
        <w:autoSpaceDN w:val="0"/>
        <w:adjustRightInd w:val="0"/>
        <w:spacing w:line="240" w:lineRule="atLeast"/>
        <w:ind w:firstLine="720"/>
        <w:jc w:val="both"/>
        <w:rPr>
          <w:sz w:val="28"/>
          <w:szCs w:val="28"/>
        </w:rPr>
      </w:pPr>
    </w:p>
    <w:p w:rsidR="006A2AA5" w:rsidRPr="006E3253" w:rsidRDefault="006A2AA5" w:rsidP="00222F3E">
      <w:pPr>
        <w:numPr>
          <w:ilvl w:val="0"/>
          <w:numId w:val="13"/>
        </w:numPr>
        <w:spacing w:line="240" w:lineRule="atLeast"/>
        <w:ind w:left="0" w:firstLine="720"/>
        <w:jc w:val="both"/>
        <w:rPr>
          <w:u w:val="single"/>
        </w:rPr>
      </w:pPr>
      <w:r w:rsidRPr="006E3253">
        <w:rPr>
          <w:b/>
          <w:sz w:val="28"/>
          <w:szCs w:val="28"/>
          <w:u w:val="single"/>
        </w:rPr>
        <w:t>О действиях выпускников во время проведения ЕГЭ</w:t>
      </w:r>
    </w:p>
    <w:p w:rsidR="006A2AA5" w:rsidRPr="006E3253" w:rsidRDefault="006A2AA5" w:rsidP="00875DA4">
      <w:pPr>
        <w:tabs>
          <w:tab w:val="left" w:pos="720"/>
        </w:tabs>
        <w:spacing w:line="240" w:lineRule="atLeast"/>
        <w:ind w:firstLine="720"/>
        <w:jc w:val="both"/>
        <w:rPr>
          <w:b/>
          <w:sz w:val="28"/>
          <w:szCs w:val="28"/>
          <w:u w:val="single"/>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Как проводится ЕГЭ?</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ЕГЭ начинается в 10.00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Участникам ЕГЭ напоминают правила выполнения экзаменационной работы.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В присутствии участников ЕГЭ вскрывают запечатанные пакеты с экзаменационными материалами.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Участники ЕГЭ заполняют регистрационные поля бланков.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Организаторы объявляют о начале экзамена с указанием времени его окончания.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Участники ЕГЭ приступают к выполнению заданий КИМов.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По окончании экзамена в присутствии участников ЕГЭ экзаменационные работы запечатывают.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Участники ЕГЭ могут выходить из аудитории только по уважительной причине (в туалет, в медицинскую комнату) в сопровождении одного из организаторов.</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Во время экзамена участники ЕГЭ должны соблюдать установленный порядок проведения ЕГЭ и следовать указаниям организаторов.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Участникам ЕГЭ запрещается: </w:t>
      </w:r>
    </w:p>
    <w:p w:rsidR="006A2AA5" w:rsidRPr="006E3253" w:rsidRDefault="006A2AA5" w:rsidP="00222F3E">
      <w:pPr>
        <w:numPr>
          <w:ilvl w:val="0"/>
          <w:numId w:val="14"/>
        </w:numPr>
        <w:tabs>
          <w:tab w:val="left" w:pos="720"/>
        </w:tabs>
        <w:spacing w:line="240" w:lineRule="atLeast"/>
        <w:ind w:left="0" w:firstLine="720"/>
        <w:jc w:val="both"/>
        <w:rPr>
          <w:sz w:val="28"/>
          <w:szCs w:val="28"/>
        </w:rPr>
      </w:pPr>
      <w:r w:rsidRPr="006E3253">
        <w:rPr>
          <w:sz w:val="28"/>
          <w:szCs w:val="28"/>
        </w:rPr>
        <w:t xml:space="preserve">общаться друг с другом; </w:t>
      </w:r>
    </w:p>
    <w:p w:rsidR="006A2AA5" w:rsidRPr="006E3253" w:rsidRDefault="006A2AA5" w:rsidP="00222F3E">
      <w:pPr>
        <w:numPr>
          <w:ilvl w:val="0"/>
          <w:numId w:val="14"/>
        </w:numPr>
        <w:tabs>
          <w:tab w:val="left" w:pos="720"/>
        </w:tabs>
        <w:spacing w:line="240" w:lineRule="atLeast"/>
        <w:ind w:left="0" w:firstLine="720"/>
        <w:jc w:val="both"/>
        <w:rPr>
          <w:sz w:val="28"/>
          <w:szCs w:val="28"/>
        </w:rPr>
      </w:pPr>
      <w:r w:rsidRPr="006E3253">
        <w:rPr>
          <w:sz w:val="28"/>
          <w:szCs w:val="28"/>
        </w:rPr>
        <w:t xml:space="preserve">свободно перемещаться по аудитории и ППЭ без указания организаторов; </w:t>
      </w:r>
    </w:p>
    <w:p w:rsidR="006A2AA5" w:rsidRPr="006E3253" w:rsidRDefault="006A2AA5" w:rsidP="00222F3E">
      <w:pPr>
        <w:numPr>
          <w:ilvl w:val="0"/>
          <w:numId w:val="14"/>
        </w:numPr>
        <w:spacing w:line="240" w:lineRule="atLeast"/>
        <w:ind w:left="0" w:firstLine="720"/>
        <w:jc w:val="both"/>
        <w:rPr>
          <w:sz w:val="28"/>
          <w:szCs w:val="28"/>
        </w:rPr>
      </w:pPr>
      <w:r w:rsidRPr="006E3253">
        <w:rPr>
          <w:sz w:val="28"/>
          <w:szCs w:val="28"/>
        </w:rPr>
        <w:t>иметь при себе и (или) использовать средства связи и электронно-вычислительной техники (в том числе калькуляторы),</w:t>
      </w:r>
    </w:p>
    <w:p w:rsidR="006A2AA5" w:rsidRPr="006E3253" w:rsidRDefault="006A2AA5" w:rsidP="00222F3E">
      <w:pPr>
        <w:numPr>
          <w:ilvl w:val="0"/>
          <w:numId w:val="14"/>
        </w:numPr>
        <w:tabs>
          <w:tab w:val="left" w:pos="720"/>
        </w:tabs>
        <w:spacing w:line="240" w:lineRule="atLeast"/>
        <w:ind w:left="0" w:firstLine="720"/>
        <w:jc w:val="both"/>
        <w:rPr>
          <w:sz w:val="28"/>
          <w:szCs w:val="28"/>
        </w:rPr>
      </w:pPr>
      <w:r w:rsidRPr="006E3253">
        <w:rPr>
          <w:sz w:val="28"/>
          <w:szCs w:val="28"/>
        </w:rPr>
        <w:t xml:space="preserve">пользоваться справочными материалами (за исключением утвержденных дополнительных устройств и материалов).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При нарушении порядка проведения ЕГЭ и отказе от его соблюдения организаторы удаляют участника ЕГЭ с экзамена. При этом составляется акт об удалении участника ЕГЭ с экзамена, который передается в </w:t>
      </w:r>
      <w:r>
        <w:rPr>
          <w:sz w:val="28"/>
          <w:szCs w:val="28"/>
        </w:rPr>
        <w:t>ГЭК</w:t>
      </w:r>
      <w:r w:rsidRPr="006E3253">
        <w:rPr>
          <w:sz w:val="28"/>
          <w:szCs w:val="28"/>
        </w:rPr>
        <w:t xml:space="preserve"> для проведения служебного расследования.</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Сколько времени отведено на выполнение заданий на экзаменах в форме ЕГЭ?</w:t>
      </w:r>
    </w:p>
    <w:p w:rsidR="006A2AA5" w:rsidRPr="006E3253" w:rsidRDefault="006A2AA5" w:rsidP="00875DA4">
      <w:pPr>
        <w:tabs>
          <w:tab w:val="left" w:pos="720"/>
        </w:tabs>
        <w:spacing w:line="240" w:lineRule="atLeast"/>
        <w:ind w:firstLine="720"/>
        <w:jc w:val="both"/>
        <w:rPr>
          <w:bCs/>
          <w:sz w:val="28"/>
          <w:szCs w:val="28"/>
        </w:rPr>
      </w:pPr>
      <w:r w:rsidRPr="006E3253">
        <w:rPr>
          <w:bCs/>
          <w:sz w:val="28"/>
          <w:szCs w:val="28"/>
        </w:rPr>
        <w:t>Продолжительность экзаменов разная:</w:t>
      </w:r>
    </w:p>
    <w:p w:rsidR="006A2AA5" w:rsidRPr="006E3253" w:rsidRDefault="006A2AA5" w:rsidP="00222F3E">
      <w:pPr>
        <w:numPr>
          <w:ilvl w:val="0"/>
          <w:numId w:val="15"/>
        </w:numPr>
        <w:tabs>
          <w:tab w:val="left" w:pos="720"/>
        </w:tabs>
        <w:spacing w:line="240" w:lineRule="atLeast"/>
        <w:ind w:left="0" w:firstLine="720"/>
        <w:rPr>
          <w:sz w:val="28"/>
          <w:szCs w:val="28"/>
        </w:rPr>
      </w:pPr>
      <w:r w:rsidRPr="006E3253">
        <w:rPr>
          <w:sz w:val="28"/>
          <w:szCs w:val="28"/>
        </w:rPr>
        <w:t xml:space="preserve">240 минут — математика, физика, литература, информатика и ИКТ </w:t>
      </w:r>
    </w:p>
    <w:p w:rsidR="006A2AA5" w:rsidRPr="006E3253" w:rsidRDefault="006A2AA5" w:rsidP="00222F3E">
      <w:pPr>
        <w:numPr>
          <w:ilvl w:val="0"/>
          <w:numId w:val="15"/>
        </w:numPr>
        <w:tabs>
          <w:tab w:val="left" w:pos="720"/>
        </w:tabs>
        <w:spacing w:line="240" w:lineRule="atLeast"/>
        <w:ind w:left="0" w:firstLine="720"/>
        <w:rPr>
          <w:sz w:val="28"/>
          <w:szCs w:val="28"/>
        </w:rPr>
      </w:pPr>
      <w:r w:rsidRPr="006E3253">
        <w:rPr>
          <w:sz w:val="28"/>
          <w:szCs w:val="28"/>
        </w:rPr>
        <w:t xml:space="preserve">210 минут — история, обществознание </w:t>
      </w:r>
    </w:p>
    <w:p w:rsidR="006A2AA5" w:rsidRPr="006E3253" w:rsidRDefault="006A2AA5" w:rsidP="00222F3E">
      <w:pPr>
        <w:numPr>
          <w:ilvl w:val="0"/>
          <w:numId w:val="15"/>
        </w:numPr>
        <w:tabs>
          <w:tab w:val="left" w:pos="720"/>
        </w:tabs>
        <w:spacing w:line="240" w:lineRule="atLeast"/>
        <w:ind w:left="0" w:firstLine="720"/>
        <w:rPr>
          <w:sz w:val="28"/>
          <w:szCs w:val="28"/>
        </w:rPr>
      </w:pPr>
      <w:r w:rsidRPr="006E3253">
        <w:rPr>
          <w:sz w:val="28"/>
          <w:szCs w:val="28"/>
        </w:rPr>
        <w:t>180 минут — русский язык, биология, география, химия, иностранные языки (английский, французский, немецкий, испанский).</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Pr>
          <w:noProof/>
        </w:rPr>
        <w:pict>
          <v:shape id="Рисунок 242" o:spid="_x0000_s1059" type="#_x0000_t75" alt="img3-3" style="position:absolute;left:0;text-align:left;margin-left:-6.15pt;margin-top:10.65pt;width:187.5pt;height:197.25pt;z-index:251669504;visibility:visible;mso-wrap-distance-left:3.75pt;mso-wrap-distance-top:3.75pt;mso-wrap-distance-right:3.75pt;mso-wrap-distance-bottom:3.75pt;mso-position-vertical-relative:line" o:allowoverlap="f">
            <v:imagedata r:id="rId77" o:title=""/>
            <w10:wrap type="square"/>
          </v:shape>
        </w:pict>
      </w:r>
      <w:r w:rsidRPr="006E3253">
        <w:rPr>
          <w:rStyle w:val="Strong"/>
          <w:bCs/>
          <w:sz w:val="28"/>
          <w:szCs w:val="28"/>
        </w:rPr>
        <w:t>Что будет, если выпускник забыл поставить свою подпись на бланке или забыл указать код школы?</w:t>
      </w:r>
    </w:p>
    <w:p w:rsidR="006A2AA5" w:rsidRPr="006E3253" w:rsidRDefault="006A2AA5" w:rsidP="00875DA4">
      <w:pPr>
        <w:widowControl w:val="0"/>
        <w:tabs>
          <w:tab w:val="left" w:pos="720"/>
        </w:tabs>
        <w:autoSpaceDE w:val="0"/>
        <w:autoSpaceDN w:val="0"/>
        <w:adjustRightInd w:val="0"/>
        <w:spacing w:line="240" w:lineRule="atLeast"/>
        <w:ind w:firstLine="720"/>
        <w:jc w:val="both"/>
        <w:rPr>
          <w:sz w:val="28"/>
          <w:szCs w:val="28"/>
        </w:rPr>
      </w:pPr>
      <w:r w:rsidRPr="006E3253">
        <w:rPr>
          <w:sz w:val="28"/>
          <w:szCs w:val="28"/>
        </w:rPr>
        <w:t>Правильное заполнение бланков очень важно не только для корректного считывания ответов на задания, но и для идентификации самой работы. В случае неправильного или неполного заполнения бланков регистрации и полей регистрации в бланках ответов вполне вероятна задержка получения результатов ЕГЭ.</w:t>
      </w:r>
    </w:p>
    <w:p w:rsidR="006A2AA5" w:rsidRPr="006E3253" w:rsidRDefault="006A2AA5" w:rsidP="00875DA4">
      <w:pPr>
        <w:widowControl w:val="0"/>
        <w:tabs>
          <w:tab w:val="left" w:pos="720"/>
        </w:tabs>
        <w:autoSpaceDE w:val="0"/>
        <w:autoSpaceDN w:val="0"/>
        <w:adjustRightInd w:val="0"/>
        <w:spacing w:line="240" w:lineRule="atLeast"/>
        <w:ind w:firstLine="720"/>
        <w:jc w:val="both"/>
        <w:rPr>
          <w:sz w:val="28"/>
          <w:szCs w:val="28"/>
        </w:rPr>
      </w:pPr>
    </w:p>
    <w:p w:rsidR="006A2AA5" w:rsidRDefault="006A2AA5" w:rsidP="00875DA4">
      <w:pPr>
        <w:tabs>
          <w:tab w:val="left" w:pos="720"/>
        </w:tabs>
        <w:spacing w:line="240" w:lineRule="atLeast"/>
        <w:ind w:firstLine="720"/>
        <w:jc w:val="both"/>
        <w:rPr>
          <w:rStyle w:val="Strong"/>
          <w:bCs/>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Могут ли организаторы отвечать на вопросы по заполнению бланков?</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До начала экзамена организаторы проводят инструктаж участников ЕГЭ, в том числе информируют о правилах заполнения бланков. Организаторы обязаны отвечать на вопросы, связанные с оформлением бланков, но не должны отвечать на вопросы, связанные с содержанием </w:t>
      </w:r>
      <w:r>
        <w:rPr>
          <w:sz w:val="28"/>
          <w:szCs w:val="28"/>
        </w:rPr>
        <w:t>КИМ</w:t>
      </w:r>
      <w:r w:rsidRPr="006E3253">
        <w:rPr>
          <w:sz w:val="28"/>
          <w:szCs w:val="28"/>
        </w:rPr>
        <w:t>. Если организатор отказывается отвечать на вопросы о порядке оформления бланков, то это является нарушением процедуры проведения ЕГЭ. О нарушениях участник ЕГЭ может заявить сразу же в</w:t>
      </w:r>
      <w:r>
        <w:rPr>
          <w:sz w:val="28"/>
          <w:szCs w:val="28"/>
        </w:rPr>
        <w:t xml:space="preserve"> ППЭ</w:t>
      </w:r>
      <w:r w:rsidRPr="006E3253">
        <w:rPr>
          <w:sz w:val="28"/>
          <w:szCs w:val="28"/>
        </w:rPr>
        <w:t xml:space="preserve">, подав уполномоченному представителю </w:t>
      </w:r>
      <w:r>
        <w:rPr>
          <w:sz w:val="28"/>
          <w:szCs w:val="28"/>
        </w:rPr>
        <w:t>ГЭК</w:t>
      </w:r>
      <w:r w:rsidRPr="006E3253">
        <w:rPr>
          <w:sz w:val="28"/>
          <w:szCs w:val="28"/>
        </w:rPr>
        <w:t xml:space="preserve"> апелляцию о нарушении процедуры проведения ЕГЭ.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В каждой аудитории для участников ЕГЭ есть 2-3 экземпляра инструкции по заполнению бланков.</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rStyle w:val="Strong"/>
          <w:bCs/>
        </w:rPr>
      </w:pPr>
      <w:r w:rsidRPr="006E3253">
        <w:rPr>
          <w:rStyle w:val="Strong"/>
          <w:bCs/>
          <w:sz w:val="28"/>
          <w:szCs w:val="28"/>
        </w:rPr>
        <w:t>Как производить замену ошибочных ответов?</w:t>
      </w:r>
    </w:p>
    <w:p w:rsidR="006A2AA5" w:rsidRPr="006E3253" w:rsidRDefault="006A2AA5" w:rsidP="00875DA4">
      <w:pPr>
        <w:tabs>
          <w:tab w:val="left" w:pos="720"/>
        </w:tabs>
        <w:spacing w:line="240" w:lineRule="atLeast"/>
        <w:ind w:firstLine="720"/>
        <w:jc w:val="both"/>
      </w:pPr>
      <w:r>
        <w:rPr>
          <w:noProof/>
        </w:rPr>
        <w:pict>
          <v:shape id="Рисунок 243" o:spid="_x0000_s1060" type="#_x0000_t75" alt="img3-2" style="position:absolute;left:0;text-align:left;margin-left:-25.65pt;margin-top:2.25pt;width:187.5pt;height:217.5pt;z-index:251670528;visibility:visible;mso-wrap-distance-left:3.75pt;mso-wrap-distance-top:3.75pt;mso-wrap-distance-right:3.75pt;mso-wrap-distance-bottom:3.75pt;mso-position-vertical-relative:line" o:allowoverlap="f">
            <v:imagedata r:id="rId78" o:title=""/>
            <w10:wrap type="square"/>
          </v:shape>
        </w:pict>
      </w:r>
      <w:r w:rsidRPr="006E3253">
        <w:rPr>
          <w:rStyle w:val="Strong"/>
          <w:b w:val="0"/>
          <w:bCs/>
          <w:sz w:val="28"/>
          <w:szCs w:val="28"/>
        </w:rPr>
        <w:t>Допускается замена ответов:</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 xml:space="preserve">- в части А - не более 12. Для этого в соответствующее поле области замены ошибочных ответов следует внести номер ошибочно заполненного задания, а в строку клеточек внести метку верного ответа. </w:t>
      </w:r>
      <w:r w:rsidRPr="006E3253">
        <w:rPr>
          <w:sz w:val="28"/>
          <w:szCs w:val="28"/>
        </w:rPr>
        <w:br/>
      </w:r>
      <w:r w:rsidRPr="006E3253">
        <w:rPr>
          <w:sz w:val="28"/>
          <w:szCs w:val="28"/>
        </w:rPr>
        <w:tab/>
        <w:t>- в части В - не более 6. Для изменения ответа надо в соответствующих полях замены проставить номер исправляемого задания типа В и записать новое значение верного ответа.</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Как заполняются бланки ответов на задания части В?</w:t>
      </w:r>
    </w:p>
    <w:p w:rsidR="006A2AA5" w:rsidRDefault="006A2AA5" w:rsidP="00875DA4">
      <w:pPr>
        <w:tabs>
          <w:tab w:val="left" w:pos="720"/>
        </w:tabs>
        <w:spacing w:line="240" w:lineRule="atLeast"/>
        <w:ind w:firstLine="720"/>
        <w:jc w:val="both"/>
        <w:rPr>
          <w:sz w:val="28"/>
          <w:szCs w:val="28"/>
        </w:rPr>
      </w:pPr>
      <w:r w:rsidRPr="006E3253">
        <w:rPr>
          <w:sz w:val="28"/>
          <w:szCs w:val="28"/>
        </w:rPr>
        <w:t>При выполнении заданий с кратким ответом (тип заданий В) записывать ответы в бланк ответов следует в точном соответствии с правилами записи ответов, указанными в КИМах в инструкциях по выполнению заданий экзаменационной работы, размещённых в каждом варианте КИМ.</w:t>
      </w:r>
    </w:p>
    <w:p w:rsidR="006A2AA5" w:rsidRDefault="006A2AA5" w:rsidP="00875DA4">
      <w:pPr>
        <w:tabs>
          <w:tab w:val="left" w:pos="720"/>
        </w:tabs>
        <w:spacing w:line="240" w:lineRule="atLeast"/>
        <w:ind w:firstLine="720"/>
        <w:jc w:val="both"/>
        <w:rPr>
          <w:sz w:val="28"/>
          <w:szCs w:val="28"/>
        </w:rPr>
      </w:pPr>
      <w:r w:rsidRPr="006E3253">
        <w:rPr>
          <w:sz w:val="28"/>
          <w:szCs w:val="28"/>
        </w:rPr>
        <w:t>Ответы записываются в область ответов «Результаты выполнения заданий типа В с ответом в краткой форме» справа от номера задания, начиная с первой клеточки.</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При записи ответа необходимо строго следовать образцу на верхней части бланка ответов №1. Ответ должен быть написан полностью и разборчиво. Каждый символ записывается в отдельную клеточку. Допускается написание символов не по клеточкам, если букв в ответе окажется больше, чем клеточек в поле. Но и в этом случае ответ не должен выходить за границы поля ответа на данное задание.</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Если требуется написать ответ, состоящий из двух или более слов, то каждое слово следует записывать отдельно, как требуют правила правописания. Если в инструкции по выполнению работы указана другая форма написания ответа на данное задание, то необходимо следовать ей. Если ответом на задание является слово, пропущенное в тексте, то это слово записывается в той форме (падеж, род, число), в которой оно должно стоять в тексте. Числовой ответ должен быть записан в виде целого числа или конечной десятичной дроби. Округление десятичной дроби производится только при наличии соответствующего указания в инструкции по выполнению задания. </w:t>
      </w:r>
    </w:p>
    <w:p w:rsidR="006A2AA5" w:rsidRPr="006E3253" w:rsidRDefault="006A2AA5" w:rsidP="00875DA4">
      <w:pPr>
        <w:tabs>
          <w:tab w:val="left" w:pos="720"/>
        </w:tabs>
        <w:spacing w:line="240" w:lineRule="atLeast"/>
        <w:ind w:firstLine="720"/>
        <w:jc w:val="both"/>
        <w:rPr>
          <w:sz w:val="28"/>
          <w:szCs w:val="28"/>
        </w:rPr>
      </w:pPr>
      <w:r w:rsidRPr="006E3253">
        <w:rPr>
          <w:b/>
          <w:sz w:val="28"/>
          <w:szCs w:val="28"/>
        </w:rPr>
        <w:t>Запрещается:</w:t>
      </w:r>
      <w:r w:rsidRPr="006E3253">
        <w:rPr>
          <w:sz w:val="28"/>
          <w:szCs w:val="28"/>
        </w:rPr>
        <w:br/>
        <w:t>1.Записывать в ответе сокращенные слова.</w:t>
      </w:r>
    </w:p>
    <w:p w:rsidR="006A2AA5" w:rsidRPr="006E3253" w:rsidRDefault="006A2AA5" w:rsidP="008F6767">
      <w:pPr>
        <w:tabs>
          <w:tab w:val="left" w:pos="720"/>
        </w:tabs>
        <w:spacing w:line="240" w:lineRule="atLeast"/>
        <w:jc w:val="both"/>
        <w:rPr>
          <w:sz w:val="28"/>
          <w:szCs w:val="28"/>
        </w:rPr>
      </w:pPr>
      <w:r w:rsidRPr="006E3253">
        <w:rPr>
          <w:sz w:val="28"/>
          <w:szCs w:val="28"/>
        </w:rPr>
        <w:t>2. При записи ответа располагать символы один под другим в одной клеточке.</w:t>
      </w:r>
      <w:r w:rsidRPr="006E3253">
        <w:rPr>
          <w:sz w:val="28"/>
          <w:szCs w:val="28"/>
        </w:rPr>
        <w:br/>
        <w:t>3. Записывать ответ в виде математического выражения или формулы.</w:t>
      </w:r>
      <w:r w:rsidRPr="006E3253">
        <w:rPr>
          <w:sz w:val="28"/>
          <w:szCs w:val="28"/>
        </w:rPr>
        <w:br/>
        <w:t>4. Записывать в ответе названия единиц измерения (градусы, проценты, метры, тонны и т.д.).</w:t>
      </w:r>
    </w:p>
    <w:p w:rsidR="006A2AA5" w:rsidRPr="006E3253" w:rsidRDefault="006A2AA5" w:rsidP="008F6767">
      <w:pPr>
        <w:tabs>
          <w:tab w:val="left" w:pos="720"/>
        </w:tabs>
        <w:spacing w:line="240" w:lineRule="atLeast"/>
        <w:jc w:val="both"/>
        <w:rPr>
          <w:sz w:val="28"/>
          <w:szCs w:val="28"/>
        </w:rPr>
      </w:pPr>
      <w:r w:rsidRPr="006E3253">
        <w:rPr>
          <w:sz w:val="28"/>
          <w:szCs w:val="28"/>
        </w:rPr>
        <w:t xml:space="preserve">5. Делать в поле ответа любые записи и пометки, не являющиеся ответом на задание. </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 xml:space="preserve">Для замены ошибочных ответов на части А и В для нумерации вопросов даются две клеточки. Если число однозначное, то в какую клеточку ставить цифру: в первую или вторую?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В случае корректного заполнения бланка компьютер запрограммирован считывать любой вариант написания. </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Проверяются ли черновики?</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Черновики не обрабатываются и не проверяются. Для того чтобы участники ЕГЭ следили за временем и вовремя перенесли ответы из черновика в бланки, за 30 минут до окончания экзамена организаторы в аудитории должны сделать соответствующее напоминание.</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 xml:space="preserve">Что делать, если не хватает места для записи ответов в части С?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Если не хватает места для ответов на лицевой стороне бланка ответов №2, участник ЕГЭ может продолжить записи на оборотной стороне бланка, сделав внизу лицевой стороны запись «смотри на обороте».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Если не хватает места для ответов на основном бланке ответов №2, участник ЕГЭ может продолжить записи на дополнительном бланке ответов №2, выдаваемом организатором в аудитории по требованию участника. Надо иметь в виду, если дополнительный бланк ответов №2 будет заполнен, а основной бланк ответов №2 не заполнен, ответы, внесенные в дополнительный бланк ответов №2, оцениваться не будут.</w:t>
      </w:r>
    </w:p>
    <w:p w:rsidR="006A2AA5" w:rsidRPr="006E3253" w:rsidRDefault="006A2AA5" w:rsidP="00875DA4">
      <w:pPr>
        <w:pStyle w:val="NormalWeb"/>
        <w:tabs>
          <w:tab w:val="left" w:pos="720"/>
        </w:tabs>
        <w:spacing w:before="0" w:beforeAutospacing="0" w:after="0" w:afterAutospacing="0" w:line="240" w:lineRule="atLeast"/>
        <w:ind w:firstLine="720"/>
        <w:jc w:val="both"/>
        <w:rPr>
          <w:rStyle w:val="Strong"/>
          <w:bCs/>
        </w:rPr>
      </w:pPr>
    </w:p>
    <w:p w:rsidR="006A2AA5" w:rsidRPr="006E3253" w:rsidRDefault="006A2AA5" w:rsidP="00875DA4">
      <w:pPr>
        <w:tabs>
          <w:tab w:val="left" w:pos="720"/>
        </w:tabs>
        <w:spacing w:line="240" w:lineRule="atLeast"/>
        <w:ind w:firstLine="720"/>
        <w:jc w:val="both"/>
      </w:pPr>
      <w:r w:rsidRPr="006E3253">
        <w:rPr>
          <w:rStyle w:val="Strong"/>
          <w:bCs/>
          <w:sz w:val="28"/>
          <w:szCs w:val="28"/>
        </w:rPr>
        <w:t xml:space="preserve">Если участник испортил бланк, его можно заменить? </w:t>
      </w:r>
    </w:p>
    <w:p w:rsidR="006A2AA5" w:rsidRPr="006E3253" w:rsidRDefault="006A2AA5" w:rsidP="00875DA4">
      <w:pPr>
        <w:tabs>
          <w:tab w:val="left" w:pos="720"/>
        </w:tabs>
        <w:spacing w:line="240" w:lineRule="atLeast"/>
        <w:ind w:firstLine="720"/>
        <w:jc w:val="both"/>
        <w:rPr>
          <w:sz w:val="28"/>
          <w:szCs w:val="28"/>
        </w:rPr>
      </w:pPr>
      <w:r>
        <w:rPr>
          <w:sz w:val="28"/>
          <w:szCs w:val="28"/>
        </w:rPr>
        <w:t xml:space="preserve">Нет. Заменить можно только дефектный бланк. </w:t>
      </w:r>
      <w:r w:rsidRPr="006E3253">
        <w:rPr>
          <w:sz w:val="28"/>
          <w:szCs w:val="28"/>
        </w:rPr>
        <w:t>Перед экзаменом необходимо внимательно ознакомиться с правилами заполнения бланков, которые даются в КИМ. Кроме того, правила отражены в инструкции по выполнению заданий.</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Если, по мнению участника ЕГЭ, испорчен бланк, нужно пригласить организатора для того, чтобы он оценил, действительно ли бланк испорчен или достаточно сделать в нем исправления. Описки или опечатки (в бланке регистрации или в бланке ответов № 1 или № 2) не являются основанием для замены. Нужно иметь в виду, что менять бланк отдельно от индивидуального комплекта нельзя. Меняется только комплект целиком, при этом будут заменены полностью и экзаменационные задания.</w:t>
      </w:r>
    </w:p>
    <w:p w:rsidR="006A2AA5" w:rsidRPr="006E3253" w:rsidRDefault="006A2AA5" w:rsidP="00875DA4">
      <w:pPr>
        <w:tabs>
          <w:tab w:val="left" w:pos="720"/>
        </w:tabs>
        <w:spacing w:line="240" w:lineRule="atLeast"/>
        <w:ind w:firstLine="720"/>
        <w:jc w:val="both"/>
        <w:rPr>
          <w:sz w:val="28"/>
          <w:szCs w:val="28"/>
          <w:u w:val="single"/>
        </w:rPr>
      </w:pPr>
      <w:r w:rsidRPr="006E3253">
        <w:rPr>
          <w:sz w:val="28"/>
          <w:szCs w:val="28"/>
        </w:rPr>
        <w:t xml:space="preserve">Особое внимание обращаем на то, что замена бланков может быть осуществлена только до начала экзамена, т.е. до момента начала выполнения заданий. </w:t>
      </w:r>
    </w:p>
    <w:p w:rsidR="006A2AA5" w:rsidRPr="006E3253" w:rsidRDefault="006A2AA5" w:rsidP="00875DA4">
      <w:pPr>
        <w:tabs>
          <w:tab w:val="left" w:pos="720"/>
          <w:tab w:val="left" w:pos="1440"/>
        </w:tabs>
        <w:spacing w:line="240" w:lineRule="atLeast"/>
        <w:ind w:firstLine="720"/>
        <w:jc w:val="both"/>
        <w:rPr>
          <w:rStyle w:val="Strong"/>
          <w:bCs/>
        </w:rPr>
      </w:pPr>
    </w:p>
    <w:p w:rsidR="006A2AA5" w:rsidRPr="006E3253" w:rsidRDefault="006A2AA5" w:rsidP="00875DA4">
      <w:pPr>
        <w:tabs>
          <w:tab w:val="left" w:pos="720"/>
        </w:tabs>
        <w:spacing w:line="240" w:lineRule="atLeast"/>
        <w:ind w:firstLine="720"/>
        <w:jc w:val="both"/>
      </w:pPr>
      <w:r w:rsidRPr="006E3253">
        <w:rPr>
          <w:rStyle w:val="Strong"/>
          <w:bCs/>
          <w:sz w:val="28"/>
          <w:szCs w:val="28"/>
        </w:rPr>
        <w:t xml:space="preserve">Можно ли делать в КИМах какие-либо пометки?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Пометки в КИМах делать не запрещено. Также для рабочих записей участникам ЕГЭ выдаются черновики.</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 xml:space="preserve">Где именно на бланке №2 надо делать запись "смотри на обороте" - под рамкой или внутри рамки?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Пометку "смотри на обороте" надо сделать внизу лицевой стороны бланка. Других указаний нет и, следовательно, не имеет значения, где конкретно сделана запись – в рамке или под ней. </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Если выпускник забыл написать «см. на обороте», будет ли проверяться обратная сторона бланка?</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Обработают и проверят обе стороны, так как для экспертов сканируются обе стороны бланка ответа. Однако если участник ЕГЭ сомневается в правильности обработки, у него есть право подать апелляцию о несогласии с выставленными баллами, на рассмотрении которой он сможет посмотреть, был ли учтен его ответ, записанный на оборотной стороне. </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 xml:space="preserve">Если на экзамене не хватит бланков для ответов части С, рассматриваются ли черновики?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Надо иметь в виду, что черновики не обрабатываются и не проверяются. Организаторы обязаны выдать дополнительные бланки по первому требованию. Если участнику не выдают по требованию дополнительные бланки, то это считается грубым нарушением процедуры проведения экзамена. Участник ЕГЭ может заявить сразу же в </w:t>
      </w:r>
      <w:r>
        <w:rPr>
          <w:sz w:val="28"/>
          <w:szCs w:val="28"/>
        </w:rPr>
        <w:t>ППЭ</w:t>
      </w:r>
      <w:r w:rsidRPr="006E3253">
        <w:rPr>
          <w:sz w:val="28"/>
          <w:szCs w:val="28"/>
        </w:rPr>
        <w:t xml:space="preserve">, подав апелляцию о нарушении процедуры проведения ЕГЭ. </w:t>
      </w:r>
    </w:p>
    <w:p w:rsidR="006A2AA5" w:rsidRPr="006E3253" w:rsidRDefault="006A2AA5" w:rsidP="00875DA4">
      <w:pPr>
        <w:tabs>
          <w:tab w:val="left" w:pos="720"/>
          <w:tab w:val="left" w:pos="1440"/>
        </w:tabs>
        <w:spacing w:line="240" w:lineRule="atLeast"/>
        <w:ind w:firstLine="720"/>
        <w:jc w:val="both"/>
        <w:rPr>
          <w:rStyle w:val="Strong"/>
          <w:bCs/>
        </w:rPr>
      </w:pPr>
    </w:p>
    <w:p w:rsidR="006A2AA5" w:rsidRPr="006E3253" w:rsidRDefault="006A2AA5" w:rsidP="00875DA4">
      <w:pPr>
        <w:tabs>
          <w:tab w:val="left" w:pos="720"/>
        </w:tabs>
        <w:spacing w:line="240" w:lineRule="atLeast"/>
        <w:ind w:firstLine="720"/>
        <w:jc w:val="both"/>
      </w:pPr>
      <w:r w:rsidRPr="006E3253">
        <w:rPr>
          <w:rStyle w:val="Strong"/>
          <w:bCs/>
          <w:sz w:val="28"/>
          <w:szCs w:val="28"/>
        </w:rPr>
        <w:t xml:space="preserve">Будет ли учтен дополнительный бланк, на котором написан ответ, но участник не успел заполнить регистрационные поля?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По инструкции регистрационные поля следует заполнять обязательно, но лист не должен потеряться. В крайнем случае, можно подать апелляцию, если участник ЕГЭ посчитает, что ответ, который изложен на дополнительном бланке, не был учтен. </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 xml:space="preserve">Если бланк оформлен некорректно, будет ли проверена работа?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Даже если бланк будет оформлен с нарушениями, он будет проверен под контролем председателя предметной комиссии. </w:t>
      </w:r>
    </w:p>
    <w:p w:rsidR="006A2AA5" w:rsidRPr="006E3253" w:rsidRDefault="006A2AA5" w:rsidP="00875DA4">
      <w:pPr>
        <w:tabs>
          <w:tab w:val="left" w:pos="72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 xml:space="preserve">В каком случае выпускнику может быть заменен экзаменационный комплект? </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Новый комплект экзаменационных материалов выдается только в случае обнаружения участником ЕГЭ брака или некомплектности экзаменационных материалов. </w:t>
      </w:r>
    </w:p>
    <w:p w:rsidR="006A2AA5" w:rsidRPr="006E3253" w:rsidRDefault="006A2AA5" w:rsidP="00875DA4">
      <w:pPr>
        <w:tabs>
          <w:tab w:val="left" w:pos="720"/>
          <w:tab w:val="left" w:pos="1440"/>
        </w:tabs>
        <w:spacing w:line="240" w:lineRule="atLeast"/>
        <w:ind w:firstLine="720"/>
        <w:jc w:val="both"/>
        <w:rPr>
          <w:rStyle w:val="Strong"/>
          <w:bCs/>
        </w:rPr>
      </w:pPr>
    </w:p>
    <w:p w:rsidR="006A2AA5" w:rsidRPr="006E3253" w:rsidRDefault="006A2AA5" w:rsidP="00875DA4">
      <w:pPr>
        <w:tabs>
          <w:tab w:val="left" w:pos="720"/>
        </w:tabs>
        <w:spacing w:line="240" w:lineRule="atLeast"/>
        <w:ind w:firstLine="720"/>
        <w:jc w:val="both"/>
      </w:pPr>
      <w:r w:rsidRPr="006E3253">
        <w:rPr>
          <w:rStyle w:val="Strong"/>
          <w:bCs/>
          <w:sz w:val="28"/>
          <w:szCs w:val="28"/>
        </w:rPr>
        <w:t>Снимают ли баллы за выходы в туалет и ограничено ли число выходов?</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Баллы не снимаются. Количество выходов не ограничивается. </w:t>
      </w:r>
    </w:p>
    <w:p w:rsidR="006A2AA5" w:rsidRPr="006E3253" w:rsidRDefault="006A2AA5" w:rsidP="00875DA4">
      <w:pPr>
        <w:tabs>
          <w:tab w:val="left" w:pos="720"/>
          <w:tab w:val="left" w:pos="1440"/>
        </w:tabs>
        <w:spacing w:line="240" w:lineRule="atLeast"/>
        <w:ind w:firstLine="720"/>
        <w:jc w:val="both"/>
        <w:rPr>
          <w:rStyle w:val="Strong"/>
          <w:bCs/>
        </w:rPr>
      </w:pPr>
    </w:p>
    <w:p w:rsidR="006A2AA5" w:rsidRPr="006E3253" w:rsidRDefault="006A2AA5" w:rsidP="00875DA4">
      <w:pPr>
        <w:tabs>
          <w:tab w:val="left" w:pos="720"/>
        </w:tabs>
        <w:spacing w:line="240" w:lineRule="atLeast"/>
        <w:ind w:firstLine="720"/>
        <w:jc w:val="both"/>
      </w:pPr>
      <w:r w:rsidRPr="006E3253">
        <w:rPr>
          <w:rStyle w:val="Strong"/>
          <w:bCs/>
          <w:sz w:val="28"/>
          <w:szCs w:val="28"/>
        </w:rPr>
        <w:t>Если выпускника удалили с экзамена, будет ли он допущен к повторной сдаче?</w:t>
      </w:r>
    </w:p>
    <w:p w:rsidR="006A2AA5" w:rsidRPr="006E3253" w:rsidRDefault="006A2AA5" w:rsidP="00875DA4">
      <w:pPr>
        <w:tabs>
          <w:tab w:val="left" w:pos="540"/>
          <w:tab w:val="left" w:pos="720"/>
        </w:tabs>
        <w:spacing w:line="240" w:lineRule="atLeast"/>
        <w:ind w:firstLine="720"/>
        <w:jc w:val="both"/>
        <w:rPr>
          <w:b/>
          <w:sz w:val="28"/>
          <w:szCs w:val="28"/>
          <w:u w:val="single"/>
        </w:rPr>
      </w:pPr>
      <w:r w:rsidRPr="006E3253">
        <w:rPr>
          <w:sz w:val="28"/>
          <w:szCs w:val="28"/>
        </w:rPr>
        <w:t>Организаторы в ППЭ совместно с уполномоченным представителем ГЭК составляют акт об удалении участника ЕГЭ с экзамена. После проведения экзамена акт об удалении участника ЕГЭ с экзамена передается в ГЭК для провед</w:t>
      </w:r>
      <w:r>
        <w:rPr>
          <w:sz w:val="28"/>
          <w:szCs w:val="28"/>
        </w:rPr>
        <w:t>ения проверки по факту удаления. В зависимости от материалов проверки ГЭК</w:t>
      </w:r>
      <w:r w:rsidRPr="006E3253">
        <w:rPr>
          <w:sz w:val="28"/>
          <w:szCs w:val="28"/>
        </w:rPr>
        <w:t xml:space="preserve"> при</w:t>
      </w:r>
      <w:r>
        <w:rPr>
          <w:sz w:val="28"/>
          <w:szCs w:val="28"/>
        </w:rPr>
        <w:t>мет</w:t>
      </w:r>
      <w:r w:rsidRPr="006E3253">
        <w:rPr>
          <w:sz w:val="28"/>
          <w:szCs w:val="28"/>
        </w:rPr>
        <w:t xml:space="preserve"> решени</w:t>
      </w:r>
      <w:r>
        <w:rPr>
          <w:sz w:val="28"/>
          <w:szCs w:val="28"/>
        </w:rPr>
        <w:t>е</w:t>
      </w:r>
      <w:r w:rsidRPr="006E3253">
        <w:rPr>
          <w:sz w:val="28"/>
          <w:szCs w:val="28"/>
        </w:rPr>
        <w:t xml:space="preserve"> о возможности </w:t>
      </w:r>
      <w:r>
        <w:rPr>
          <w:sz w:val="28"/>
          <w:szCs w:val="28"/>
        </w:rPr>
        <w:t xml:space="preserve">(невозможности) </w:t>
      </w:r>
      <w:r w:rsidRPr="006E3253">
        <w:rPr>
          <w:sz w:val="28"/>
          <w:szCs w:val="28"/>
        </w:rPr>
        <w:t>допуска участника ЕГЭ к повторной сдаче.</w:t>
      </w:r>
    </w:p>
    <w:p w:rsidR="006A2AA5" w:rsidRPr="006E3253" w:rsidRDefault="006A2AA5" w:rsidP="00875DA4">
      <w:pPr>
        <w:tabs>
          <w:tab w:val="left" w:pos="72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sz w:val="28"/>
          <w:szCs w:val="28"/>
        </w:rPr>
      </w:pPr>
      <w:r w:rsidRPr="006E3253">
        <w:rPr>
          <w:rStyle w:val="Strong"/>
          <w:bCs/>
          <w:sz w:val="28"/>
          <w:szCs w:val="28"/>
        </w:rPr>
        <w:t xml:space="preserve">Должны ли совпадать штрих-коды на всех бланках в одном индивидуальном пакете? </w:t>
      </w:r>
      <w:r w:rsidRPr="006E3253">
        <w:rPr>
          <w:sz w:val="28"/>
          <w:szCs w:val="28"/>
        </w:rPr>
        <w:tab/>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Штрих-коды бланков индивидуального экзаменационного пакета не должны совпадать, это одно из средств информационной защиты. </w:t>
      </w:r>
    </w:p>
    <w:p w:rsidR="006A2AA5" w:rsidRPr="006E3253" w:rsidRDefault="006A2AA5" w:rsidP="008F6767">
      <w:pPr>
        <w:widowControl w:val="0"/>
        <w:tabs>
          <w:tab w:val="left" w:pos="720"/>
        </w:tabs>
        <w:autoSpaceDE w:val="0"/>
        <w:autoSpaceDN w:val="0"/>
        <w:adjustRightInd w:val="0"/>
        <w:spacing w:line="240" w:lineRule="atLeast"/>
        <w:ind w:firstLine="720"/>
        <w:jc w:val="center"/>
        <w:rPr>
          <w:sz w:val="28"/>
          <w:szCs w:val="28"/>
        </w:rPr>
      </w:pPr>
    </w:p>
    <w:p w:rsidR="006A2AA5" w:rsidRPr="006E3253" w:rsidRDefault="006A2AA5" w:rsidP="008F6767">
      <w:pPr>
        <w:tabs>
          <w:tab w:val="left" w:pos="720"/>
          <w:tab w:val="left" w:pos="1440"/>
        </w:tabs>
        <w:spacing w:line="240" w:lineRule="atLeast"/>
        <w:ind w:firstLine="720"/>
        <w:jc w:val="both"/>
        <w:rPr>
          <w:b/>
          <w:sz w:val="28"/>
          <w:szCs w:val="28"/>
          <w:u w:val="single"/>
        </w:rPr>
      </w:pPr>
      <w:r>
        <w:rPr>
          <w:b/>
          <w:sz w:val="28"/>
          <w:szCs w:val="28"/>
          <w:u w:val="single"/>
        </w:rPr>
        <w:t>9</w:t>
      </w:r>
      <w:r w:rsidRPr="006E3253">
        <w:rPr>
          <w:b/>
          <w:sz w:val="28"/>
          <w:szCs w:val="28"/>
          <w:u w:val="single"/>
        </w:rPr>
        <w:t>. О результатах ЕГЭ</w:t>
      </w:r>
    </w:p>
    <w:p w:rsidR="006A2AA5" w:rsidRPr="006E3253" w:rsidRDefault="006A2AA5" w:rsidP="00875DA4">
      <w:pPr>
        <w:tabs>
          <w:tab w:val="left" w:pos="720"/>
          <w:tab w:val="left" w:pos="1440"/>
        </w:tabs>
        <w:spacing w:line="240" w:lineRule="atLeast"/>
        <w:ind w:firstLine="720"/>
        <w:jc w:val="both"/>
        <w:rPr>
          <w:b/>
          <w:sz w:val="28"/>
          <w:szCs w:val="28"/>
          <w:u w:val="single"/>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Есть ли возможность пересдать обязательные экзамены в случае неудачи?</w:t>
      </w:r>
    </w:p>
    <w:p w:rsidR="006A2AA5" w:rsidRPr="006E3253" w:rsidRDefault="006A2AA5" w:rsidP="00875DA4">
      <w:pPr>
        <w:tabs>
          <w:tab w:val="left" w:pos="720"/>
        </w:tabs>
        <w:spacing w:line="240" w:lineRule="atLeast"/>
        <w:ind w:firstLine="720"/>
        <w:jc w:val="both"/>
        <w:rPr>
          <w:sz w:val="28"/>
          <w:szCs w:val="28"/>
        </w:rPr>
      </w:pPr>
      <w:r w:rsidRPr="006E3253">
        <w:rPr>
          <w:sz w:val="28"/>
          <w:szCs w:val="28"/>
        </w:rPr>
        <w:t xml:space="preserve">В случае если выпускник не набрал минимальное количество баллов по одному из обязательных экзаменов (русскому языку или математике), для получения аттестата можно пересдать один экзамен. Не набрав необходимых баллов сразу по двум обязательным экзаменам, выпускник уже не имеет права на пересдачу и может предпринять попытку сдать ЕГЭ только на следующий год. В этом случае выпускник в текущем году не получит свидетельства ЕГЭ, а вместо аттестата ему выдается справка установленного образца об обучении в школе. </w:t>
      </w:r>
    </w:p>
    <w:p w:rsidR="006A2AA5" w:rsidRPr="006E3253" w:rsidRDefault="006A2AA5" w:rsidP="00875DA4">
      <w:pPr>
        <w:tabs>
          <w:tab w:val="left" w:pos="720"/>
        </w:tabs>
        <w:spacing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Если выпускник сдал экзамен по выбору неудовлетворительно, означает ли это, что ему необходимо пересдавать этот экзамен?</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Если выпускник, сдавая предмет по выбору, не получает минимального количества баллов, установленного отдельно для каждого предмета Рособрнадзором, то он может пересдать экзамен только на следующий год.</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Влияет ли «двойка» по ЕГЭ на итоговые оценки в аттестате?</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Результаты ЕГЭ рассчитываются по стобалльной шкале и в пятибалльную систему не переводятся, в отличие от аттестата, в котором сохранена пятибалльная шкала. Это означает, что результаты ЕГЭ никак не учитываются при выставлении итоговых оценок в аттестат. Однако для получения аттестата необходимо успешно сдать оба обязательных экзамена – по русскому языку и математике, набрав количество баллов не ниже минимального, установленного для каждого предмета (в 2012 году 24 балла по математике, 36 баллов по русскому языку).</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Результаты каких ЕГЭ будут записаны в свидетельство?</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В свидетельство о ЕГЭ выставляются результаты только по тем общеобразовательным предметам, по которым выпускник набрал количество баллов не ниже минимального, установленного Рособрнадзором.</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p>
    <w:p w:rsidR="006A2AA5" w:rsidRPr="006E3253" w:rsidRDefault="006A2AA5" w:rsidP="00875DA4">
      <w:pPr>
        <w:tabs>
          <w:tab w:val="left" w:pos="720"/>
        </w:tabs>
        <w:spacing w:line="240" w:lineRule="atLeast"/>
        <w:ind w:firstLine="720"/>
        <w:jc w:val="both"/>
        <w:rPr>
          <w:b/>
          <w:bCs/>
          <w:sz w:val="28"/>
          <w:szCs w:val="28"/>
        </w:rPr>
      </w:pPr>
      <w:r w:rsidRPr="006E3253">
        <w:rPr>
          <w:b/>
          <w:bCs/>
          <w:sz w:val="28"/>
          <w:szCs w:val="28"/>
        </w:rPr>
        <w:t>Каков порядок получения и сколько действует свидетельство о результатах ЕГЭ?</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Участникам ЕГЭ, выпускникам текущего, года свидетельства о результатах ЕГЭ выдаются в </w:t>
      </w:r>
      <w:r>
        <w:rPr>
          <w:sz w:val="28"/>
          <w:szCs w:val="28"/>
        </w:rPr>
        <w:t>ОУ</w:t>
      </w:r>
      <w:r w:rsidRPr="006E3253">
        <w:rPr>
          <w:sz w:val="28"/>
          <w:szCs w:val="28"/>
        </w:rPr>
        <w:t xml:space="preserve">. Иным участникам ЕГЭ свидетельства о результатах ЕГЭ выдаются по месту подачи заявления на сдачу ЕГЭ. </w:t>
      </w:r>
    </w:p>
    <w:p w:rsidR="006A2AA5" w:rsidRPr="006E3253" w:rsidRDefault="006A2AA5" w:rsidP="00875DA4">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 xml:space="preserve">Срок действия свидетельства о результатах ЕГЭ истекает 31 декабря года, следующего за годом его получения. </w:t>
      </w:r>
    </w:p>
    <w:p w:rsidR="006A2AA5" w:rsidRDefault="006A2AA5" w:rsidP="00875DA4">
      <w:pPr>
        <w:widowControl w:val="0"/>
        <w:tabs>
          <w:tab w:val="left" w:pos="720"/>
        </w:tabs>
        <w:autoSpaceDE w:val="0"/>
        <w:autoSpaceDN w:val="0"/>
        <w:adjustRightInd w:val="0"/>
        <w:spacing w:line="240" w:lineRule="atLeast"/>
        <w:ind w:firstLine="720"/>
        <w:jc w:val="both"/>
        <w:rPr>
          <w:b/>
          <w:sz w:val="28"/>
          <w:szCs w:val="28"/>
        </w:rPr>
      </w:pPr>
    </w:p>
    <w:p w:rsidR="006A2AA5" w:rsidRPr="006E3253" w:rsidRDefault="006A2AA5" w:rsidP="00875DA4">
      <w:pPr>
        <w:tabs>
          <w:tab w:val="left" w:pos="720"/>
          <w:tab w:val="left" w:pos="1440"/>
        </w:tabs>
        <w:spacing w:line="240" w:lineRule="atLeast"/>
        <w:ind w:firstLine="720"/>
        <w:jc w:val="both"/>
        <w:rPr>
          <w:sz w:val="28"/>
          <w:szCs w:val="28"/>
        </w:rPr>
      </w:pPr>
      <w:r w:rsidRPr="006E3253">
        <w:rPr>
          <w:rStyle w:val="Strong"/>
          <w:bCs/>
          <w:sz w:val="28"/>
          <w:szCs w:val="28"/>
        </w:rPr>
        <w:t xml:space="preserve">В каком документе указано, что свидетельство о результатах ЕГЭ текущего года действительно и в следующем году? </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 xml:space="preserve">Это установлено п. 4.3. статьи 15 Закона Российской Федерации "Об образовании", где указано, что срок действия свидетельства о результатах ЕГЭ истекает 31 декабря года, следующего за годом его получения. </w:t>
      </w:r>
    </w:p>
    <w:p w:rsidR="006A2AA5" w:rsidRPr="006E3253" w:rsidRDefault="006A2AA5" w:rsidP="00875DA4">
      <w:pPr>
        <w:widowControl w:val="0"/>
        <w:tabs>
          <w:tab w:val="left" w:pos="720"/>
        </w:tabs>
        <w:autoSpaceDE w:val="0"/>
        <w:autoSpaceDN w:val="0"/>
        <w:adjustRightInd w:val="0"/>
        <w:spacing w:line="240" w:lineRule="atLeast"/>
        <w:ind w:firstLine="720"/>
        <w:jc w:val="both"/>
        <w:rPr>
          <w:b/>
          <w:sz w:val="28"/>
          <w:szCs w:val="28"/>
        </w:rPr>
      </w:pPr>
    </w:p>
    <w:p w:rsidR="006A2AA5" w:rsidRPr="006E3253" w:rsidRDefault="006A2AA5" w:rsidP="00875DA4">
      <w:pPr>
        <w:widowControl w:val="0"/>
        <w:tabs>
          <w:tab w:val="left" w:pos="720"/>
        </w:tabs>
        <w:autoSpaceDE w:val="0"/>
        <w:autoSpaceDN w:val="0"/>
        <w:adjustRightInd w:val="0"/>
        <w:spacing w:line="240" w:lineRule="atLeast"/>
        <w:ind w:firstLine="720"/>
        <w:jc w:val="both"/>
        <w:rPr>
          <w:b/>
          <w:sz w:val="28"/>
          <w:szCs w:val="28"/>
        </w:rPr>
      </w:pPr>
      <w:r w:rsidRPr="006E3253">
        <w:rPr>
          <w:b/>
          <w:sz w:val="28"/>
          <w:szCs w:val="28"/>
        </w:rPr>
        <w:t>Если поступающий имеет 2 и более свидетельств о ЕГЭ, какие результаты учитывает приемная комиссия?</w:t>
      </w:r>
    </w:p>
    <w:p w:rsidR="006A2AA5" w:rsidRPr="006E3253" w:rsidRDefault="006A2AA5" w:rsidP="00875DA4">
      <w:pPr>
        <w:widowControl w:val="0"/>
        <w:tabs>
          <w:tab w:val="left" w:pos="720"/>
        </w:tabs>
        <w:autoSpaceDE w:val="0"/>
        <w:autoSpaceDN w:val="0"/>
        <w:adjustRightInd w:val="0"/>
        <w:spacing w:line="240" w:lineRule="atLeast"/>
        <w:ind w:firstLine="720"/>
        <w:jc w:val="both"/>
        <w:rPr>
          <w:sz w:val="28"/>
          <w:szCs w:val="28"/>
        </w:rPr>
      </w:pPr>
      <w:r w:rsidRPr="006E3253">
        <w:rPr>
          <w:sz w:val="28"/>
          <w:szCs w:val="28"/>
        </w:rPr>
        <w:t>Имеющие 2 и более свидетельств о результатах ЕГЭ, срок действия которых не истек, при подаче заявления в вуз или ссуз самостоятельно определяют, какие результаты ЕГЭ и за какой год следует учитывать приемной комиссии при проведении конкурса.</w:t>
      </w:r>
    </w:p>
    <w:p w:rsidR="006A2AA5" w:rsidRPr="006E3253" w:rsidRDefault="006A2AA5" w:rsidP="00875DA4">
      <w:pPr>
        <w:tabs>
          <w:tab w:val="left" w:pos="720"/>
        </w:tabs>
        <w:spacing w:line="240" w:lineRule="atLeast"/>
        <w:ind w:firstLine="720"/>
        <w:jc w:val="both"/>
        <w:rPr>
          <w:sz w:val="28"/>
          <w:szCs w:val="28"/>
        </w:rPr>
      </w:pPr>
    </w:p>
    <w:p w:rsidR="006A2AA5" w:rsidRPr="006E3253" w:rsidRDefault="006A2AA5" w:rsidP="00875DA4">
      <w:pPr>
        <w:tabs>
          <w:tab w:val="left" w:pos="720"/>
          <w:tab w:val="left" w:pos="1440"/>
        </w:tabs>
        <w:spacing w:line="240" w:lineRule="atLeast"/>
        <w:ind w:firstLine="720"/>
        <w:jc w:val="both"/>
        <w:rPr>
          <w:sz w:val="28"/>
          <w:szCs w:val="28"/>
        </w:rPr>
      </w:pPr>
      <w:r w:rsidRPr="006E3253">
        <w:rPr>
          <w:rStyle w:val="Strong"/>
          <w:bCs/>
          <w:sz w:val="28"/>
          <w:szCs w:val="28"/>
        </w:rPr>
        <w:t>В какие сроки выдается свидетельство о результатах ЕГЭ?</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Свидетельств</w:t>
      </w:r>
      <w:r>
        <w:rPr>
          <w:sz w:val="28"/>
          <w:szCs w:val="28"/>
        </w:rPr>
        <w:t>о</w:t>
      </w:r>
      <w:r w:rsidRPr="006E3253">
        <w:rPr>
          <w:sz w:val="28"/>
          <w:szCs w:val="28"/>
        </w:rPr>
        <w:t xml:space="preserve"> о </w:t>
      </w:r>
      <w:r>
        <w:rPr>
          <w:sz w:val="28"/>
          <w:szCs w:val="28"/>
        </w:rPr>
        <w:t>результатах</w:t>
      </w:r>
      <w:r w:rsidRPr="006E3253">
        <w:rPr>
          <w:sz w:val="28"/>
          <w:szCs w:val="28"/>
        </w:rPr>
        <w:t xml:space="preserve"> ЕГЭ в основные</w:t>
      </w:r>
      <w:r>
        <w:rPr>
          <w:sz w:val="28"/>
          <w:szCs w:val="28"/>
        </w:rPr>
        <w:t xml:space="preserve"> сроки</w:t>
      </w:r>
      <w:r w:rsidRPr="006E3253">
        <w:rPr>
          <w:sz w:val="28"/>
          <w:szCs w:val="28"/>
        </w:rPr>
        <w:t>, как правило, выд</w:t>
      </w:r>
      <w:r>
        <w:rPr>
          <w:sz w:val="28"/>
          <w:szCs w:val="28"/>
        </w:rPr>
        <w:t>аются с 24 июня, а свидетельство</w:t>
      </w:r>
      <w:r w:rsidRPr="006E3253">
        <w:rPr>
          <w:sz w:val="28"/>
          <w:szCs w:val="28"/>
        </w:rPr>
        <w:t xml:space="preserve"> о </w:t>
      </w:r>
      <w:r>
        <w:rPr>
          <w:sz w:val="28"/>
          <w:szCs w:val="28"/>
        </w:rPr>
        <w:t>результатах</w:t>
      </w:r>
      <w:r w:rsidRPr="006E3253">
        <w:rPr>
          <w:sz w:val="28"/>
          <w:szCs w:val="28"/>
        </w:rPr>
        <w:t xml:space="preserve"> ЕГЭ в дополнительные сроки – с 23 июля. </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 w:val="left" w:pos="1440"/>
        </w:tabs>
        <w:spacing w:line="240" w:lineRule="atLeast"/>
        <w:ind w:firstLine="720"/>
        <w:jc w:val="both"/>
        <w:rPr>
          <w:sz w:val="28"/>
          <w:szCs w:val="28"/>
        </w:rPr>
      </w:pPr>
      <w:r w:rsidRPr="006E3253">
        <w:rPr>
          <w:rStyle w:val="Strong"/>
          <w:bCs/>
          <w:sz w:val="28"/>
          <w:szCs w:val="28"/>
        </w:rPr>
        <w:t>Будет ли как-то отражена в документах информация о несданных экзаменах?</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Информация о несданных ЕГЭ по тому или иному предмету заносится в федеральную информа</w:t>
      </w:r>
      <w:r>
        <w:rPr>
          <w:sz w:val="28"/>
          <w:szCs w:val="28"/>
        </w:rPr>
        <w:t>ционную систему. В свидетельстве</w:t>
      </w:r>
      <w:r w:rsidRPr="006E3253">
        <w:rPr>
          <w:sz w:val="28"/>
          <w:szCs w:val="28"/>
        </w:rPr>
        <w:t xml:space="preserve"> о результатах ЕГЭ никаких отметок об этих экзаменах не </w:t>
      </w:r>
      <w:r>
        <w:rPr>
          <w:sz w:val="28"/>
          <w:szCs w:val="28"/>
        </w:rPr>
        <w:t>будет</w:t>
      </w:r>
      <w:r w:rsidRPr="006E3253">
        <w:rPr>
          <w:sz w:val="28"/>
          <w:szCs w:val="28"/>
        </w:rPr>
        <w:t xml:space="preserve">. </w:t>
      </w:r>
    </w:p>
    <w:p w:rsidR="006A2AA5" w:rsidRPr="006E3253" w:rsidRDefault="006A2AA5" w:rsidP="00875DA4">
      <w:pPr>
        <w:tabs>
          <w:tab w:val="left" w:pos="720"/>
          <w:tab w:val="left" w:pos="1440"/>
        </w:tabs>
        <w:spacing w:line="240" w:lineRule="atLeast"/>
        <w:ind w:firstLine="720"/>
        <w:jc w:val="both"/>
        <w:rPr>
          <w:i/>
          <w:sz w:val="28"/>
          <w:szCs w:val="28"/>
        </w:rPr>
      </w:pPr>
    </w:p>
    <w:p w:rsidR="006A2AA5" w:rsidRPr="006E3253" w:rsidRDefault="006A2AA5" w:rsidP="00875DA4">
      <w:pPr>
        <w:tabs>
          <w:tab w:val="left" w:pos="720"/>
          <w:tab w:val="left" w:pos="1440"/>
        </w:tabs>
        <w:spacing w:line="240" w:lineRule="atLeast"/>
        <w:ind w:firstLine="720"/>
        <w:jc w:val="both"/>
        <w:rPr>
          <w:sz w:val="28"/>
          <w:szCs w:val="28"/>
        </w:rPr>
      </w:pPr>
      <w:r w:rsidRPr="006E3253">
        <w:rPr>
          <w:rStyle w:val="Strong"/>
          <w:bCs/>
          <w:sz w:val="28"/>
          <w:szCs w:val="28"/>
        </w:rPr>
        <w:t xml:space="preserve">В свидетельстве о результатах ЕГЭ есть паспортные данные. Что делать, если участник после ЕГЭ потерял паспорт? </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 xml:space="preserve">При утере паспорта следует написать заявление в </w:t>
      </w:r>
      <w:r>
        <w:rPr>
          <w:sz w:val="28"/>
          <w:szCs w:val="28"/>
        </w:rPr>
        <w:t>по</w:t>
      </w:r>
      <w:r w:rsidRPr="006E3253">
        <w:rPr>
          <w:sz w:val="28"/>
          <w:szCs w:val="28"/>
        </w:rPr>
        <w:t xml:space="preserve">лицию и получить справку, в которой будут указаны данные потерянного паспорта. Эта справка будет заменять утерянный паспорт до тех пор, пока не будет получен новый документ. В новом паспорте будет стоять штамп с данными старого паспорта. </w:t>
      </w:r>
    </w:p>
    <w:p w:rsidR="006A2AA5" w:rsidRPr="006E3253" w:rsidRDefault="006A2AA5" w:rsidP="00875DA4">
      <w:pPr>
        <w:tabs>
          <w:tab w:val="left" w:pos="720"/>
          <w:tab w:val="left" w:pos="1440"/>
        </w:tabs>
        <w:spacing w:line="240" w:lineRule="atLeast"/>
        <w:ind w:firstLine="720"/>
        <w:jc w:val="both"/>
        <w:rPr>
          <w:i/>
          <w:sz w:val="28"/>
          <w:szCs w:val="28"/>
          <w:u w:val="single"/>
        </w:rPr>
      </w:pPr>
    </w:p>
    <w:p w:rsidR="006A2AA5" w:rsidRPr="006E3253" w:rsidRDefault="006A2AA5" w:rsidP="00875DA4">
      <w:pPr>
        <w:tabs>
          <w:tab w:val="left" w:pos="720"/>
          <w:tab w:val="left" w:pos="1440"/>
        </w:tabs>
        <w:spacing w:line="240" w:lineRule="atLeast"/>
        <w:ind w:firstLine="720"/>
        <w:jc w:val="both"/>
        <w:rPr>
          <w:sz w:val="28"/>
          <w:szCs w:val="28"/>
        </w:rPr>
      </w:pPr>
      <w:r w:rsidRPr="006E3253">
        <w:rPr>
          <w:rStyle w:val="Strong"/>
          <w:bCs/>
          <w:sz w:val="28"/>
          <w:szCs w:val="28"/>
        </w:rPr>
        <w:t>На основании чего получает свидетельство о результатах ЕГЭ участник ЕГЭ, если паспорт находится на оформлении? Достаточно ли для получения свидетельства о рождении и вкладыша о гражданстве и справки из школы, подтверждающей личность?</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 xml:space="preserve">Свидетельство о рождении не является документом, удостоверяющим личность. На период оформления паспорта миграционные службы выдают временное удостоверение личности гражданина Российской Федерации. Именно его надо предъявлять для получения свидетельства о результатах ЕГЭ. </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 w:val="left" w:pos="1440"/>
        </w:tabs>
        <w:spacing w:line="240" w:lineRule="atLeast"/>
        <w:ind w:firstLine="720"/>
        <w:jc w:val="both"/>
        <w:rPr>
          <w:sz w:val="28"/>
          <w:szCs w:val="28"/>
        </w:rPr>
      </w:pPr>
      <w:r w:rsidRPr="006E3253">
        <w:rPr>
          <w:rStyle w:val="Strong"/>
          <w:bCs/>
          <w:sz w:val="28"/>
          <w:szCs w:val="28"/>
        </w:rPr>
        <w:t>Могут ли получить свидетельство о результатах ЕГЭ родители?</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Свидетельство о результатах ЕГЭ выдается:</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 участнику ЕГЭ или его родителям (законным представителям) при предъявлении документа, удостоверяющего его личность;</w:t>
      </w:r>
    </w:p>
    <w:p w:rsidR="006A2AA5" w:rsidRPr="006E3253" w:rsidRDefault="006A2AA5" w:rsidP="00E02437">
      <w:pPr>
        <w:tabs>
          <w:tab w:val="left" w:pos="720"/>
          <w:tab w:val="left" w:pos="1440"/>
        </w:tabs>
        <w:spacing w:line="240" w:lineRule="atLeast"/>
        <w:ind w:firstLine="720"/>
        <w:jc w:val="both"/>
        <w:rPr>
          <w:sz w:val="28"/>
          <w:szCs w:val="28"/>
        </w:rPr>
      </w:pPr>
      <w:r w:rsidRPr="006E3253">
        <w:rPr>
          <w:sz w:val="28"/>
          <w:szCs w:val="28"/>
        </w:rPr>
        <w:t xml:space="preserve">- лицу, уполномоченному участником ЕГЭ, на основании документа, удостоверяющего его личность, и оформленной в установленном порядке доверенности. </w:t>
      </w:r>
    </w:p>
    <w:p w:rsidR="006A2AA5" w:rsidRPr="006E3253" w:rsidRDefault="006A2AA5" w:rsidP="00875DA4">
      <w:pPr>
        <w:tabs>
          <w:tab w:val="left" w:pos="720"/>
        </w:tabs>
        <w:spacing w:line="240" w:lineRule="atLeast"/>
        <w:ind w:firstLine="720"/>
        <w:jc w:val="both"/>
        <w:rPr>
          <w:b/>
          <w:sz w:val="28"/>
          <w:szCs w:val="28"/>
        </w:rPr>
      </w:pPr>
      <w:r w:rsidRPr="006E3253">
        <w:rPr>
          <w:b/>
          <w:sz w:val="28"/>
          <w:szCs w:val="28"/>
        </w:rPr>
        <w:tab/>
      </w:r>
    </w:p>
    <w:p w:rsidR="006A2AA5" w:rsidRPr="006E3253" w:rsidRDefault="006A2AA5" w:rsidP="00875DA4">
      <w:pPr>
        <w:tabs>
          <w:tab w:val="left" w:pos="720"/>
        </w:tabs>
        <w:spacing w:line="240" w:lineRule="atLeast"/>
        <w:ind w:firstLine="720"/>
        <w:jc w:val="both"/>
        <w:rPr>
          <w:b/>
          <w:sz w:val="28"/>
          <w:szCs w:val="28"/>
        </w:rPr>
      </w:pPr>
      <w:r w:rsidRPr="006E3253">
        <w:rPr>
          <w:b/>
          <w:sz w:val="28"/>
          <w:szCs w:val="28"/>
        </w:rPr>
        <w:t>Если выпускника призвали на службу в армию, действительно ли свидетельство о результатах ЕГЭ после увольнения с военной службы?</w:t>
      </w:r>
    </w:p>
    <w:p w:rsidR="006A2AA5" w:rsidRPr="006E3253" w:rsidRDefault="006A2AA5" w:rsidP="00875DA4">
      <w:pPr>
        <w:tabs>
          <w:tab w:val="left" w:pos="720"/>
        </w:tabs>
        <w:spacing w:line="240" w:lineRule="atLeast"/>
        <w:ind w:firstLine="720"/>
        <w:jc w:val="both"/>
        <w:rPr>
          <w:b/>
          <w:sz w:val="28"/>
          <w:szCs w:val="28"/>
        </w:rPr>
      </w:pPr>
      <w:r w:rsidRPr="006E3253">
        <w:rPr>
          <w:sz w:val="28"/>
          <w:szCs w:val="28"/>
        </w:rPr>
        <w:t xml:space="preserve">Лица, сдавшие ЕГЭ в течение года до призыва на военную службу, имеют право использовать результаты этих экзаменов в течение года после увольнения с военной службы при поступлении в аккредитованные вузы и ссузы (п. 4.5. статьи 15. Закона Российской Федерации "Об образовании"). </w:t>
      </w:r>
    </w:p>
    <w:p w:rsidR="006A2AA5" w:rsidRPr="006E3253" w:rsidRDefault="006A2AA5" w:rsidP="00875DA4">
      <w:pPr>
        <w:widowControl w:val="0"/>
        <w:tabs>
          <w:tab w:val="left" w:pos="720"/>
        </w:tabs>
        <w:autoSpaceDE w:val="0"/>
        <w:autoSpaceDN w:val="0"/>
        <w:adjustRightInd w:val="0"/>
        <w:spacing w:line="240" w:lineRule="atLeast"/>
        <w:ind w:firstLine="720"/>
        <w:jc w:val="both"/>
        <w:rPr>
          <w:sz w:val="28"/>
          <w:szCs w:val="28"/>
        </w:rPr>
      </w:pPr>
    </w:p>
    <w:p w:rsidR="006A2AA5" w:rsidRPr="006E3253" w:rsidRDefault="006A2AA5" w:rsidP="00875DA4">
      <w:pPr>
        <w:tabs>
          <w:tab w:val="left" w:pos="720"/>
          <w:tab w:val="left" w:pos="1440"/>
        </w:tabs>
        <w:spacing w:line="240" w:lineRule="atLeast"/>
        <w:ind w:firstLine="720"/>
        <w:jc w:val="both"/>
        <w:rPr>
          <w:sz w:val="28"/>
          <w:szCs w:val="28"/>
        </w:rPr>
      </w:pPr>
      <w:r w:rsidRPr="006E3253">
        <w:rPr>
          <w:rStyle w:val="Strong"/>
          <w:bCs/>
          <w:sz w:val="28"/>
          <w:szCs w:val="28"/>
        </w:rPr>
        <w:t>Как восстановить свидетельство о результатах ЕГЭ, которое утеряно?</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 xml:space="preserve">В случаях потери свидетельства о результатах ЕГЭ или порчи (повреждения) </w:t>
      </w:r>
      <w:r>
        <w:rPr>
          <w:sz w:val="28"/>
          <w:szCs w:val="28"/>
        </w:rPr>
        <w:t>ОУ</w:t>
      </w:r>
      <w:r w:rsidRPr="006E3253">
        <w:rPr>
          <w:sz w:val="28"/>
          <w:szCs w:val="28"/>
        </w:rPr>
        <w:t xml:space="preserve"> (департамент) выдает дубликат свидетельства о результатах ЕГЭ, если срок действия этого свидетельства не истек.</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 xml:space="preserve">Дубликаты выдаются в течение семи дней со дня подачи письменного заявления участника ЕГЭ в </w:t>
      </w:r>
      <w:r>
        <w:rPr>
          <w:sz w:val="28"/>
          <w:szCs w:val="28"/>
        </w:rPr>
        <w:t>ОУ</w:t>
      </w:r>
      <w:r w:rsidRPr="006E3253">
        <w:rPr>
          <w:sz w:val="28"/>
          <w:szCs w:val="28"/>
        </w:rPr>
        <w:t xml:space="preserve"> (департамент</w:t>
      </w:r>
      <w:r>
        <w:rPr>
          <w:sz w:val="28"/>
          <w:szCs w:val="28"/>
        </w:rPr>
        <w:t>е</w:t>
      </w:r>
      <w:r w:rsidRPr="006E3253">
        <w:rPr>
          <w:sz w:val="28"/>
          <w:szCs w:val="28"/>
        </w:rPr>
        <w:t xml:space="preserve">), </w:t>
      </w:r>
      <w:r>
        <w:rPr>
          <w:sz w:val="28"/>
          <w:szCs w:val="28"/>
        </w:rPr>
        <w:t>в котором он получал</w:t>
      </w:r>
      <w:r w:rsidRPr="006E3253">
        <w:rPr>
          <w:sz w:val="28"/>
          <w:szCs w:val="28"/>
        </w:rPr>
        <w:t xml:space="preserve"> свидетельство о результатах ЕГЭ. При утере свидетельства о результатах ЕГЭ в заявлении должны быть изложены обстоятельств утраты свидетельства и предоставлены документы, подтверждающие факт утраты.</w:t>
      </w:r>
    </w:p>
    <w:p w:rsidR="006A2AA5" w:rsidRDefault="006A2AA5" w:rsidP="00875DA4">
      <w:pPr>
        <w:tabs>
          <w:tab w:val="left" w:pos="720"/>
          <w:tab w:val="left" w:pos="1440"/>
        </w:tabs>
        <w:spacing w:line="240" w:lineRule="atLeast"/>
        <w:ind w:firstLine="720"/>
        <w:jc w:val="both"/>
        <w:rPr>
          <w:sz w:val="28"/>
          <w:szCs w:val="28"/>
        </w:rPr>
      </w:pPr>
      <w:r w:rsidRPr="006E3253">
        <w:rPr>
          <w:sz w:val="28"/>
          <w:szCs w:val="28"/>
        </w:rPr>
        <w:t xml:space="preserve">При порче свидетельства о результатах ЕГЭ в заявлении должны быть изложены обстоятельства и характер повреждений, исключающие возможность дальнейшего использования, с приложением поврежденного (испорченного) свидетельства о результатах ЕГЭ, которое уничтожается в установленном порядке. </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widowControl w:val="0"/>
        <w:tabs>
          <w:tab w:val="left" w:pos="720"/>
        </w:tabs>
        <w:autoSpaceDE w:val="0"/>
        <w:autoSpaceDN w:val="0"/>
        <w:adjustRightInd w:val="0"/>
        <w:spacing w:line="240" w:lineRule="atLeast"/>
        <w:ind w:firstLine="720"/>
        <w:jc w:val="both"/>
        <w:rPr>
          <w:b/>
          <w:sz w:val="28"/>
          <w:szCs w:val="28"/>
          <w:u w:val="single"/>
        </w:rPr>
      </w:pPr>
      <w:r w:rsidRPr="006E3253">
        <w:rPr>
          <w:b/>
          <w:sz w:val="28"/>
          <w:szCs w:val="28"/>
        </w:rPr>
        <w:t>1</w:t>
      </w:r>
      <w:r>
        <w:rPr>
          <w:b/>
          <w:sz w:val="28"/>
          <w:szCs w:val="28"/>
        </w:rPr>
        <w:t>0</w:t>
      </w:r>
      <w:r w:rsidRPr="006E3253">
        <w:rPr>
          <w:b/>
          <w:sz w:val="28"/>
          <w:szCs w:val="28"/>
        </w:rPr>
        <w:t>.</w:t>
      </w:r>
      <w:r w:rsidRPr="006E3253">
        <w:rPr>
          <w:b/>
          <w:sz w:val="28"/>
          <w:szCs w:val="28"/>
          <w:u w:val="single"/>
        </w:rPr>
        <w:t xml:space="preserve"> О поступлении в вузы и ссузы</w:t>
      </w:r>
    </w:p>
    <w:p w:rsidR="006A2AA5" w:rsidRPr="006E3253" w:rsidRDefault="006A2AA5" w:rsidP="00875DA4">
      <w:pPr>
        <w:tabs>
          <w:tab w:val="left" w:pos="720"/>
          <w:tab w:val="left" w:pos="1440"/>
        </w:tabs>
        <w:spacing w:line="240" w:lineRule="atLeast"/>
        <w:ind w:firstLine="720"/>
        <w:jc w:val="both"/>
        <w:rPr>
          <w:rStyle w:val="Strong"/>
          <w:bCs/>
        </w:rPr>
      </w:pPr>
    </w:p>
    <w:p w:rsidR="006A2AA5" w:rsidRPr="006E3253" w:rsidRDefault="006A2AA5" w:rsidP="00875DA4">
      <w:pPr>
        <w:tabs>
          <w:tab w:val="left" w:pos="720"/>
          <w:tab w:val="left" w:pos="1440"/>
        </w:tabs>
        <w:spacing w:line="240" w:lineRule="atLeast"/>
        <w:ind w:firstLine="720"/>
        <w:jc w:val="both"/>
      </w:pPr>
      <w:r w:rsidRPr="006E3253">
        <w:rPr>
          <w:rStyle w:val="Strong"/>
          <w:bCs/>
          <w:sz w:val="28"/>
          <w:szCs w:val="28"/>
        </w:rPr>
        <w:t xml:space="preserve">Может ли выпускник текущего года сдать предмет по выбору при поступлении в вуз, то есть в дополнительные сроки? </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Выпускники текущего года сдают ЕГЭ в основные сроки проведения государственной (итоговой) аттестации. Право сдавать ЕГЭ в дополнительные сроки (в период приема) предоставляется только лицам, не имевшим возможности участвовать в ЕГЭ в мае-июне по уважительной причине (п. 28 Порядка проведения ЕГЭ).</w:t>
      </w:r>
    </w:p>
    <w:p w:rsidR="006A2AA5" w:rsidRPr="006E3253" w:rsidRDefault="006A2AA5" w:rsidP="00875DA4">
      <w:pPr>
        <w:tabs>
          <w:tab w:val="left" w:pos="720"/>
          <w:tab w:val="left" w:pos="1440"/>
        </w:tabs>
        <w:spacing w:line="240" w:lineRule="atLeast"/>
        <w:ind w:firstLine="720"/>
        <w:jc w:val="both"/>
        <w:rPr>
          <w:rStyle w:val="Strong"/>
          <w:bCs/>
        </w:rPr>
      </w:pPr>
    </w:p>
    <w:p w:rsidR="006A2AA5" w:rsidRPr="006E3253" w:rsidRDefault="006A2AA5" w:rsidP="00875DA4">
      <w:pPr>
        <w:tabs>
          <w:tab w:val="left" w:pos="720"/>
          <w:tab w:val="left" w:pos="1440"/>
        </w:tabs>
        <w:spacing w:line="240" w:lineRule="atLeast"/>
        <w:ind w:firstLine="720"/>
        <w:jc w:val="both"/>
      </w:pPr>
      <w:r w:rsidRPr="006E3253">
        <w:rPr>
          <w:rStyle w:val="Strong"/>
          <w:bCs/>
          <w:sz w:val="28"/>
          <w:szCs w:val="28"/>
        </w:rPr>
        <w:t>Что делать, если начался прием документов в вуз, а свидетельство о результатах ЕГЭ еще не выдано?</w:t>
      </w:r>
    </w:p>
    <w:p w:rsidR="006A2AA5" w:rsidRPr="006E3253" w:rsidRDefault="006A2AA5" w:rsidP="00875DA4">
      <w:pPr>
        <w:tabs>
          <w:tab w:val="left" w:pos="540"/>
          <w:tab w:val="left" w:pos="720"/>
        </w:tabs>
        <w:spacing w:line="240" w:lineRule="atLeast"/>
        <w:ind w:firstLine="720"/>
        <w:jc w:val="both"/>
        <w:rPr>
          <w:sz w:val="28"/>
          <w:szCs w:val="28"/>
        </w:rPr>
      </w:pPr>
      <w:r w:rsidRPr="006E3253">
        <w:rPr>
          <w:sz w:val="28"/>
          <w:szCs w:val="28"/>
        </w:rPr>
        <w:t xml:space="preserve">При подаче документов абитуриент в заявлении указывает сведения о результатах ЕГЭ или, если их нет, информацию о месте и времени сдачи экзаменов. </w:t>
      </w:r>
      <w:r w:rsidRPr="006E3253">
        <w:rPr>
          <w:sz w:val="28"/>
          <w:szCs w:val="28"/>
        </w:rPr>
        <w:br/>
      </w:r>
      <w:r w:rsidRPr="006E3253">
        <w:rPr>
          <w:sz w:val="28"/>
          <w:szCs w:val="28"/>
        </w:rPr>
        <w:tab/>
        <w:t>Для зачисления в вуз или ссуз не требуется предоставление свидетельства о результатах ЕГЭ, т.к. данные участника ЕГЭ проверяются по ФБС (п.18 Порядка приема в вузы).</w:t>
      </w:r>
    </w:p>
    <w:p w:rsidR="006A2AA5" w:rsidRPr="006E3253" w:rsidRDefault="006A2AA5" w:rsidP="00875DA4">
      <w:pPr>
        <w:tabs>
          <w:tab w:val="left" w:pos="720"/>
          <w:tab w:val="left" w:pos="1440"/>
        </w:tabs>
        <w:spacing w:line="240" w:lineRule="atLeast"/>
        <w:ind w:firstLine="720"/>
        <w:jc w:val="both"/>
        <w:rPr>
          <w:rStyle w:val="Strong"/>
          <w:bCs/>
        </w:rPr>
      </w:pPr>
    </w:p>
    <w:p w:rsidR="006A2AA5" w:rsidRPr="006E3253" w:rsidRDefault="006A2AA5" w:rsidP="00875DA4">
      <w:pPr>
        <w:tabs>
          <w:tab w:val="left" w:pos="720"/>
          <w:tab w:val="left" w:pos="1440"/>
        </w:tabs>
        <w:spacing w:line="240" w:lineRule="atLeast"/>
        <w:ind w:firstLine="720"/>
      </w:pPr>
      <w:r w:rsidRPr="006E3253">
        <w:rPr>
          <w:rStyle w:val="Strong"/>
          <w:bCs/>
          <w:sz w:val="28"/>
          <w:szCs w:val="28"/>
        </w:rPr>
        <w:t xml:space="preserve">Не поступил в этом году, на следующий год снова сдавать ЕГЭ? </w:t>
      </w:r>
    </w:p>
    <w:p w:rsidR="006A2AA5" w:rsidRPr="006E3253" w:rsidRDefault="006A2AA5" w:rsidP="00875DA4">
      <w:pPr>
        <w:tabs>
          <w:tab w:val="left" w:pos="720"/>
          <w:tab w:val="left" w:pos="1440"/>
        </w:tabs>
        <w:spacing w:line="240" w:lineRule="atLeast"/>
        <w:ind w:firstLine="720"/>
        <w:jc w:val="both"/>
        <w:rPr>
          <w:sz w:val="28"/>
          <w:szCs w:val="28"/>
        </w:rPr>
      </w:pPr>
      <w:r w:rsidRPr="006E3253">
        <w:rPr>
          <w:sz w:val="28"/>
          <w:szCs w:val="28"/>
        </w:rPr>
        <w:t>ЕГЭ можно сдавать каждый год. При этом надо иметь в виду, что срок действия свидетельства о результатах ЕГЭ – до 31 декабря года, следующего за годом выпуска. Если в этом году по каким-либо причинам выпускник не попадет в вуз, то он может предъявлять результаты ЕГЭ прошлого года в следующем году, не сдавая ЕГЭ заново (п. 4.3. статьи 15 Закона РФ "Об образовании", где указано, что срок действия свидетельства о результатах ЕГЭ истекает 31 декабря года, следующего за годом его получения).</w:t>
      </w:r>
    </w:p>
    <w:p w:rsidR="006A2AA5" w:rsidRPr="006E3253" w:rsidRDefault="006A2AA5" w:rsidP="00875DA4">
      <w:pPr>
        <w:tabs>
          <w:tab w:val="left" w:pos="720"/>
          <w:tab w:val="left" w:pos="1440"/>
        </w:tabs>
        <w:spacing w:line="240" w:lineRule="atLeast"/>
        <w:ind w:firstLine="720"/>
        <w:jc w:val="both"/>
        <w:rPr>
          <w:sz w:val="28"/>
          <w:szCs w:val="28"/>
        </w:rPr>
      </w:pPr>
    </w:p>
    <w:p w:rsidR="006A2AA5" w:rsidRPr="006E3253" w:rsidRDefault="006A2AA5" w:rsidP="00875DA4">
      <w:pPr>
        <w:tabs>
          <w:tab w:val="left" w:pos="720"/>
          <w:tab w:val="left" w:pos="1440"/>
        </w:tabs>
        <w:spacing w:line="240" w:lineRule="atLeast"/>
        <w:ind w:firstLine="720"/>
        <w:jc w:val="both"/>
        <w:rPr>
          <w:sz w:val="28"/>
          <w:szCs w:val="28"/>
        </w:rPr>
      </w:pPr>
      <w:r w:rsidRPr="006E3253">
        <w:rPr>
          <w:rStyle w:val="Strong"/>
          <w:bCs/>
          <w:sz w:val="28"/>
          <w:szCs w:val="28"/>
        </w:rPr>
        <w:t>Если прошедший по конкурсу абитуриент не успевает представить вместо копии оригинал свидетельства о результатах ЕГЭ, зачислят ли его?</w:t>
      </w:r>
    </w:p>
    <w:p w:rsidR="006A2AA5" w:rsidRDefault="006A2AA5" w:rsidP="00875DA4">
      <w:pPr>
        <w:tabs>
          <w:tab w:val="left" w:pos="540"/>
          <w:tab w:val="left" w:pos="720"/>
        </w:tabs>
        <w:spacing w:line="240" w:lineRule="atLeast"/>
        <w:ind w:firstLine="720"/>
        <w:jc w:val="both"/>
        <w:rPr>
          <w:sz w:val="28"/>
          <w:szCs w:val="28"/>
        </w:rPr>
      </w:pPr>
      <w:r w:rsidRPr="006E3253">
        <w:rPr>
          <w:sz w:val="28"/>
          <w:szCs w:val="28"/>
        </w:rPr>
        <w:t>Для зачисления в вуз или ссуз не вправе требовать предоставление оригинала свидетельства о результатах ЕГЭ. Данные участника ЕГЭ проверяются по ФБС (п.18 Порядка приема в вузы).</w:t>
      </w:r>
    </w:p>
    <w:p w:rsidR="006A2AA5" w:rsidRPr="006E3253" w:rsidRDefault="006A2AA5" w:rsidP="00875DA4">
      <w:pPr>
        <w:tabs>
          <w:tab w:val="left" w:pos="540"/>
          <w:tab w:val="left" w:pos="720"/>
        </w:tabs>
        <w:spacing w:line="240" w:lineRule="atLeast"/>
        <w:ind w:firstLine="720"/>
        <w:jc w:val="both"/>
        <w:rPr>
          <w:sz w:val="28"/>
          <w:szCs w:val="28"/>
        </w:rPr>
      </w:pPr>
    </w:p>
    <w:p w:rsidR="006A2AA5" w:rsidRPr="006E3253" w:rsidRDefault="006A2AA5" w:rsidP="008F6767">
      <w:pPr>
        <w:numPr>
          <w:ilvl w:val="1"/>
          <w:numId w:val="17"/>
        </w:numPr>
        <w:autoSpaceDE w:val="0"/>
        <w:autoSpaceDN w:val="0"/>
        <w:adjustRightInd w:val="0"/>
        <w:spacing w:line="240" w:lineRule="atLeast"/>
        <w:jc w:val="both"/>
        <w:rPr>
          <w:b/>
          <w:sz w:val="28"/>
          <w:szCs w:val="28"/>
          <w:u w:val="single"/>
        </w:rPr>
      </w:pPr>
      <w:r w:rsidRPr="006E3253">
        <w:rPr>
          <w:b/>
          <w:sz w:val="28"/>
          <w:szCs w:val="28"/>
          <w:u w:val="single"/>
        </w:rPr>
        <w:t>Об общественных наблюдателях</w:t>
      </w:r>
    </w:p>
    <w:p w:rsidR="006A2AA5" w:rsidRPr="006E3253" w:rsidRDefault="006A2AA5" w:rsidP="008F6767">
      <w:pPr>
        <w:tabs>
          <w:tab w:val="left" w:pos="720"/>
        </w:tabs>
        <w:autoSpaceDE w:val="0"/>
        <w:autoSpaceDN w:val="0"/>
        <w:adjustRightInd w:val="0"/>
        <w:spacing w:line="240" w:lineRule="atLeast"/>
        <w:ind w:firstLine="720"/>
        <w:jc w:val="both"/>
        <w:rPr>
          <w:sz w:val="28"/>
          <w:szCs w:val="28"/>
        </w:rPr>
      </w:pPr>
    </w:p>
    <w:p w:rsidR="006A2AA5" w:rsidRPr="006E3253" w:rsidRDefault="006A2AA5" w:rsidP="008F6767">
      <w:pPr>
        <w:tabs>
          <w:tab w:val="left" w:pos="720"/>
        </w:tabs>
        <w:spacing w:line="240" w:lineRule="atLeast"/>
        <w:ind w:firstLine="720"/>
        <w:jc w:val="both"/>
        <w:rPr>
          <w:b/>
          <w:bCs/>
          <w:sz w:val="28"/>
          <w:szCs w:val="28"/>
        </w:rPr>
      </w:pPr>
      <w:r w:rsidRPr="006E3253">
        <w:rPr>
          <w:b/>
          <w:bCs/>
          <w:sz w:val="28"/>
          <w:szCs w:val="28"/>
        </w:rPr>
        <w:tab/>
        <w:t xml:space="preserve">Предусмотрен ли общественный контроль за </w:t>
      </w:r>
      <w:r w:rsidRPr="006E3253">
        <w:rPr>
          <w:b/>
          <w:sz w:val="28"/>
          <w:szCs w:val="28"/>
        </w:rPr>
        <w:t>ходом</w:t>
      </w:r>
      <w:r w:rsidRPr="006E3253">
        <w:rPr>
          <w:b/>
          <w:bCs/>
          <w:sz w:val="28"/>
          <w:szCs w:val="28"/>
        </w:rPr>
        <w:t xml:space="preserve"> проведения ЕГЭ?</w:t>
      </w:r>
    </w:p>
    <w:p w:rsidR="006A2AA5" w:rsidRPr="006E3253" w:rsidRDefault="006A2AA5" w:rsidP="008F6767">
      <w:pPr>
        <w:tabs>
          <w:tab w:val="left" w:pos="720"/>
        </w:tabs>
        <w:spacing w:line="240" w:lineRule="atLeast"/>
        <w:ind w:firstLine="720"/>
        <w:jc w:val="both"/>
        <w:rPr>
          <w:bCs/>
          <w:sz w:val="28"/>
          <w:szCs w:val="28"/>
        </w:rPr>
      </w:pPr>
      <w:r w:rsidRPr="006E3253">
        <w:rPr>
          <w:b/>
          <w:bCs/>
          <w:sz w:val="28"/>
          <w:szCs w:val="28"/>
        </w:rPr>
        <w:tab/>
      </w:r>
      <w:r w:rsidRPr="006E3253">
        <w:rPr>
          <w:bCs/>
          <w:sz w:val="28"/>
          <w:szCs w:val="28"/>
        </w:rPr>
        <w:t>Контроль за</w:t>
      </w:r>
      <w:r w:rsidRPr="006E3253">
        <w:rPr>
          <w:sz w:val="28"/>
          <w:szCs w:val="28"/>
        </w:rPr>
        <w:t xml:space="preserve"> ходом</w:t>
      </w:r>
      <w:r w:rsidRPr="006E3253">
        <w:rPr>
          <w:bCs/>
          <w:sz w:val="28"/>
          <w:szCs w:val="28"/>
        </w:rPr>
        <w:t xml:space="preserve"> проведения ЕГЭ предусмотрен. Его осуществляют общественные наблюдатели.</w:t>
      </w:r>
    </w:p>
    <w:p w:rsidR="006A2AA5" w:rsidRPr="006E3253" w:rsidRDefault="006A2AA5" w:rsidP="008F6767">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ab/>
        <w:t>Аккредитацию наблюдателей проводят:</w:t>
      </w:r>
    </w:p>
    <w:p w:rsidR="006A2AA5" w:rsidRPr="006E3253" w:rsidRDefault="006A2AA5" w:rsidP="008F6767">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ab/>
        <w:t>- департамент образования и науки Краснодарского края – на рассмотрение апелляций;</w:t>
      </w:r>
    </w:p>
    <w:p w:rsidR="006A2AA5" w:rsidRPr="006E3253" w:rsidRDefault="006A2AA5" w:rsidP="008F6767">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ab/>
        <w:t xml:space="preserve">- муниципальные органы управления образования – на экзамен по общеобразовательным предметам. </w:t>
      </w:r>
    </w:p>
    <w:p w:rsidR="006A2AA5" w:rsidRPr="006E3253" w:rsidRDefault="006A2AA5" w:rsidP="008F6767">
      <w:pPr>
        <w:pStyle w:val="NormalWeb"/>
        <w:tabs>
          <w:tab w:val="left" w:pos="720"/>
        </w:tabs>
        <w:spacing w:before="0" w:beforeAutospacing="0" w:after="0" w:afterAutospacing="0" w:line="240" w:lineRule="atLeast"/>
        <w:ind w:firstLine="720"/>
        <w:jc w:val="both"/>
        <w:rPr>
          <w:sz w:val="28"/>
          <w:szCs w:val="28"/>
        </w:rPr>
      </w:pPr>
      <w:r w:rsidRPr="006E3253">
        <w:rPr>
          <w:sz w:val="28"/>
          <w:szCs w:val="28"/>
        </w:rPr>
        <w:tab/>
        <w:t xml:space="preserve">Общественными наблюдателями не могут быть работники: </w:t>
      </w:r>
    </w:p>
    <w:p w:rsidR="006A2AA5" w:rsidRPr="006E3253" w:rsidRDefault="006A2AA5" w:rsidP="008F6767">
      <w:pPr>
        <w:pStyle w:val="NormalWeb"/>
        <w:numPr>
          <w:ilvl w:val="0"/>
          <w:numId w:val="16"/>
        </w:numPr>
        <w:spacing w:before="0" w:beforeAutospacing="0" w:after="0" w:afterAutospacing="0" w:line="240" w:lineRule="atLeast"/>
        <w:ind w:left="0" w:firstLine="720"/>
        <w:jc w:val="both"/>
        <w:rPr>
          <w:sz w:val="28"/>
          <w:szCs w:val="28"/>
        </w:rPr>
      </w:pPr>
      <w:r w:rsidRPr="006E3253">
        <w:rPr>
          <w:sz w:val="28"/>
          <w:szCs w:val="28"/>
        </w:rPr>
        <w:t xml:space="preserve">Рособрнадзора; </w:t>
      </w:r>
    </w:p>
    <w:p w:rsidR="006A2AA5" w:rsidRPr="006E3253" w:rsidRDefault="006A2AA5" w:rsidP="008F6767">
      <w:pPr>
        <w:numPr>
          <w:ilvl w:val="0"/>
          <w:numId w:val="16"/>
        </w:numPr>
        <w:spacing w:line="240" w:lineRule="atLeast"/>
        <w:ind w:left="0" w:firstLine="720"/>
        <w:jc w:val="both"/>
        <w:rPr>
          <w:sz w:val="28"/>
          <w:szCs w:val="28"/>
        </w:rPr>
      </w:pPr>
      <w:r w:rsidRPr="006E3253">
        <w:rPr>
          <w:sz w:val="28"/>
          <w:szCs w:val="28"/>
        </w:rPr>
        <w:t xml:space="preserve">органов, осуществляющих управление в сфере образования; </w:t>
      </w:r>
    </w:p>
    <w:p w:rsidR="006A2AA5" w:rsidRPr="006E3253" w:rsidRDefault="006A2AA5" w:rsidP="008F6767">
      <w:pPr>
        <w:numPr>
          <w:ilvl w:val="0"/>
          <w:numId w:val="16"/>
        </w:numPr>
        <w:spacing w:line="240" w:lineRule="atLeast"/>
        <w:ind w:left="0" w:firstLine="720"/>
        <w:jc w:val="both"/>
        <w:rPr>
          <w:sz w:val="28"/>
          <w:szCs w:val="28"/>
        </w:rPr>
      </w:pPr>
      <w:r w:rsidRPr="006E3253">
        <w:rPr>
          <w:sz w:val="28"/>
          <w:szCs w:val="28"/>
        </w:rPr>
        <w:t xml:space="preserve">образовательных учреждений; </w:t>
      </w:r>
    </w:p>
    <w:p w:rsidR="006A2AA5" w:rsidRPr="006E3253" w:rsidRDefault="006A2AA5" w:rsidP="008F6767">
      <w:pPr>
        <w:numPr>
          <w:ilvl w:val="0"/>
          <w:numId w:val="16"/>
        </w:numPr>
        <w:spacing w:line="240" w:lineRule="atLeast"/>
        <w:ind w:left="0" w:firstLine="720"/>
        <w:jc w:val="both"/>
        <w:rPr>
          <w:sz w:val="28"/>
          <w:szCs w:val="28"/>
        </w:rPr>
      </w:pPr>
      <w:r w:rsidRPr="006E3253">
        <w:rPr>
          <w:sz w:val="28"/>
          <w:szCs w:val="28"/>
        </w:rPr>
        <w:t>учредителей российских образовательных учреждений, расположенных за пределами территории Российской Федерации, имеющих государственную аккредитацию и реализующих основные образовательные программы среднего (полного) общего образования.</w:t>
      </w:r>
    </w:p>
    <w:p w:rsidR="006A2AA5" w:rsidRPr="006E3253" w:rsidRDefault="006A2AA5" w:rsidP="003B1AC3">
      <w:pPr>
        <w:pStyle w:val="NormalWeb"/>
        <w:tabs>
          <w:tab w:val="left" w:pos="720"/>
        </w:tabs>
        <w:spacing w:before="0" w:beforeAutospacing="0" w:after="0" w:afterAutospacing="0" w:line="240" w:lineRule="atLeast"/>
        <w:ind w:firstLine="720"/>
        <w:jc w:val="both"/>
        <w:rPr>
          <w:rStyle w:val="Strong"/>
          <w:bCs/>
        </w:rPr>
      </w:pPr>
      <w:r w:rsidRPr="006E3253">
        <w:tab/>
      </w: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r>
        <w:rPr>
          <w:b/>
          <w:sz w:val="28"/>
          <w:szCs w:val="28"/>
        </w:rPr>
        <w:t>ЛИТЕРАТУРА</w:t>
      </w:r>
    </w:p>
    <w:p w:rsidR="006A2AA5" w:rsidRDefault="006A2AA5" w:rsidP="00CF079A">
      <w:pPr>
        <w:tabs>
          <w:tab w:val="num" w:pos="-540"/>
        </w:tabs>
        <w:jc w:val="center"/>
        <w:rPr>
          <w:b/>
          <w:sz w:val="28"/>
          <w:szCs w:val="28"/>
        </w:rPr>
      </w:pPr>
    </w:p>
    <w:p w:rsidR="006A2AA5" w:rsidRPr="00BA72F2" w:rsidRDefault="006A2AA5" w:rsidP="00005508">
      <w:pPr>
        <w:numPr>
          <w:ilvl w:val="0"/>
          <w:numId w:val="22"/>
        </w:numPr>
        <w:shd w:val="clear" w:color="auto" w:fill="FFFFFF"/>
        <w:tabs>
          <w:tab w:val="left" w:pos="1320"/>
        </w:tabs>
        <w:jc w:val="both"/>
        <w:rPr>
          <w:sz w:val="28"/>
          <w:szCs w:val="28"/>
        </w:rPr>
      </w:pPr>
      <w:r w:rsidRPr="00BA72F2">
        <w:rPr>
          <w:sz w:val="28"/>
          <w:szCs w:val="28"/>
        </w:rPr>
        <w:t xml:space="preserve">Закон Российской Федерации от 10.07.1992 № 3266-1 «Об образовании» </w:t>
      </w:r>
    </w:p>
    <w:p w:rsidR="006A2AA5" w:rsidRPr="00BA72F2" w:rsidRDefault="006A2AA5" w:rsidP="00005508">
      <w:pPr>
        <w:numPr>
          <w:ilvl w:val="0"/>
          <w:numId w:val="22"/>
        </w:numPr>
        <w:shd w:val="clear" w:color="auto" w:fill="FFFFFF"/>
        <w:tabs>
          <w:tab w:val="left" w:pos="1320"/>
        </w:tabs>
        <w:jc w:val="both"/>
        <w:rPr>
          <w:sz w:val="28"/>
          <w:szCs w:val="28"/>
        </w:rPr>
      </w:pPr>
      <w:r w:rsidRPr="00BA72F2">
        <w:rPr>
          <w:sz w:val="28"/>
          <w:szCs w:val="28"/>
        </w:rPr>
        <w:t xml:space="preserve">Положение о государственной (итоговой) аттестации выпускников </w:t>
      </w:r>
      <w:r w:rsidRPr="00BA72F2">
        <w:rPr>
          <w:sz w:val="28"/>
          <w:szCs w:val="28"/>
          <w:lang w:val="en-US"/>
        </w:rPr>
        <w:t>IX</w:t>
      </w:r>
      <w:r w:rsidRPr="00BA72F2">
        <w:rPr>
          <w:sz w:val="28"/>
          <w:szCs w:val="28"/>
        </w:rPr>
        <w:t xml:space="preserve"> и </w:t>
      </w:r>
      <w:r w:rsidRPr="00BA72F2">
        <w:rPr>
          <w:sz w:val="28"/>
          <w:szCs w:val="28"/>
          <w:lang w:val="en-US"/>
        </w:rPr>
        <w:t>XI</w:t>
      </w:r>
      <w:r w:rsidRPr="00BA72F2">
        <w:rPr>
          <w:sz w:val="28"/>
          <w:szCs w:val="28"/>
        </w:rPr>
        <w:t xml:space="preserve"> (</w:t>
      </w:r>
      <w:r w:rsidRPr="00BA72F2">
        <w:rPr>
          <w:sz w:val="28"/>
          <w:szCs w:val="28"/>
          <w:lang w:val="en-US"/>
        </w:rPr>
        <w:t>XII</w:t>
      </w:r>
      <w:r w:rsidRPr="00BA72F2">
        <w:rPr>
          <w:sz w:val="28"/>
          <w:szCs w:val="28"/>
        </w:rPr>
        <w:t>) классов общеобразовате</w:t>
      </w:r>
      <w:r>
        <w:rPr>
          <w:sz w:val="28"/>
          <w:szCs w:val="28"/>
        </w:rPr>
        <w:t>льных учреждений РФ, утвержденное</w:t>
      </w:r>
      <w:r w:rsidRPr="00BA72F2">
        <w:rPr>
          <w:sz w:val="28"/>
          <w:szCs w:val="28"/>
        </w:rPr>
        <w:t xml:space="preserve"> приказом Министерства образования Российской Федерации от 03.12.1999 № 1075</w:t>
      </w:r>
    </w:p>
    <w:p w:rsidR="006A2AA5" w:rsidRDefault="006A2AA5" w:rsidP="00005508">
      <w:pPr>
        <w:numPr>
          <w:ilvl w:val="0"/>
          <w:numId w:val="22"/>
        </w:numPr>
        <w:shd w:val="clear" w:color="auto" w:fill="FFFFFF"/>
        <w:tabs>
          <w:tab w:val="left" w:pos="1320"/>
        </w:tabs>
        <w:jc w:val="both"/>
        <w:rPr>
          <w:sz w:val="28"/>
          <w:szCs w:val="28"/>
        </w:rPr>
      </w:pPr>
      <w:r w:rsidRPr="00BA72F2">
        <w:rPr>
          <w:sz w:val="28"/>
          <w:szCs w:val="28"/>
        </w:rPr>
        <w:t>Положение о формах и порядке проведения государственной (итоговой) аттестации обучающихся, освоивших основные общеобразовательные программы среднего (полного) общего образования, утвержденны</w:t>
      </w:r>
      <w:r>
        <w:rPr>
          <w:sz w:val="28"/>
          <w:szCs w:val="28"/>
        </w:rPr>
        <w:t>й</w:t>
      </w:r>
      <w:r w:rsidRPr="00BA72F2">
        <w:rPr>
          <w:sz w:val="28"/>
          <w:szCs w:val="28"/>
        </w:rPr>
        <w:t xml:space="preserve"> приказом Министерства образования и науки Российской Федерации от 28.11.2008 № 362</w:t>
      </w:r>
    </w:p>
    <w:p w:rsidR="006A2AA5" w:rsidRPr="00BA72F2" w:rsidRDefault="006A2AA5" w:rsidP="00005508">
      <w:pPr>
        <w:numPr>
          <w:ilvl w:val="0"/>
          <w:numId w:val="22"/>
        </w:numPr>
        <w:shd w:val="clear" w:color="auto" w:fill="FFFFFF"/>
        <w:tabs>
          <w:tab w:val="left" w:pos="1320"/>
        </w:tabs>
        <w:jc w:val="both"/>
        <w:rPr>
          <w:sz w:val="28"/>
          <w:szCs w:val="28"/>
        </w:rPr>
      </w:pPr>
      <w:r w:rsidRPr="00BA72F2">
        <w:rPr>
          <w:sz w:val="28"/>
          <w:szCs w:val="28"/>
        </w:rPr>
        <w:t>Поряд</w:t>
      </w:r>
      <w:r>
        <w:rPr>
          <w:sz w:val="28"/>
          <w:szCs w:val="28"/>
        </w:rPr>
        <w:t>о</w:t>
      </w:r>
      <w:r w:rsidRPr="00BA72F2">
        <w:rPr>
          <w:sz w:val="28"/>
          <w:szCs w:val="28"/>
        </w:rPr>
        <w:t>к проведения единого государственного экзамена, утвержденны</w:t>
      </w:r>
      <w:r>
        <w:rPr>
          <w:sz w:val="28"/>
          <w:szCs w:val="28"/>
        </w:rPr>
        <w:t>й</w:t>
      </w:r>
      <w:r w:rsidRPr="00BA72F2">
        <w:rPr>
          <w:sz w:val="28"/>
          <w:szCs w:val="28"/>
        </w:rPr>
        <w:t xml:space="preserve"> приказом Министерства образования и</w:t>
      </w:r>
      <w:r>
        <w:rPr>
          <w:sz w:val="28"/>
          <w:szCs w:val="28"/>
        </w:rPr>
        <w:t xml:space="preserve"> науки Российской Федерации от 11.10.2011</w:t>
      </w:r>
      <w:r w:rsidRPr="00BA72F2">
        <w:rPr>
          <w:sz w:val="28"/>
          <w:szCs w:val="28"/>
        </w:rPr>
        <w:t xml:space="preserve"> № </w:t>
      </w:r>
      <w:r>
        <w:rPr>
          <w:sz w:val="28"/>
          <w:szCs w:val="28"/>
        </w:rPr>
        <w:t>2451</w:t>
      </w:r>
      <w:r w:rsidRPr="00BA72F2">
        <w:rPr>
          <w:sz w:val="28"/>
          <w:szCs w:val="28"/>
        </w:rPr>
        <w:t xml:space="preserve"> </w:t>
      </w:r>
    </w:p>
    <w:p w:rsidR="006A2AA5" w:rsidRPr="00BA72F2" w:rsidRDefault="006A2AA5" w:rsidP="00005508">
      <w:pPr>
        <w:numPr>
          <w:ilvl w:val="0"/>
          <w:numId w:val="22"/>
        </w:numPr>
        <w:jc w:val="both"/>
        <w:rPr>
          <w:b/>
          <w:sz w:val="28"/>
          <w:szCs w:val="28"/>
        </w:rPr>
      </w:pPr>
      <w:r w:rsidRPr="00BA72F2">
        <w:rPr>
          <w:sz w:val="28"/>
          <w:szCs w:val="28"/>
        </w:rPr>
        <w:t>Поряд</w:t>
      </w:r>
      <w:r>
        <w:rPr>
          <w:sz w:val="28"/>
          <w:szCs w:val="28"/>
        </w:rPr>
        <w:t>о</w:t>
      </w:r>
      <w:r w:rsidRPr="00BA72F2">
        <w:rPr>
          <w:sz w:val="28"/>
          <w:szCs w:val="28"/>
        </w:rPr>
        <w:t>к проведения государственного выпускного экзамена, утвержденны</w:t>
      </w:r>
      <w:r>
        <w:rPr>
          <w:sz w:val="28"/>
          <w:szCs w:val="28"/>
        </w:rPr>
        <w:t>й</w:t>
      </w:r>
      <w:r w:rsidRPr="00BA72F2">
        <w:rPr>
          <w:sz w:val="28"/>
          <w:szCs w:val="28"/>
        </w:rPr>
        <w:t xml:space="preserve"> приказом Министерства образования и науки Российской Федерации от 03.03.2009 № 70</w:t>
      </w:r>
    </w:p>
    <w:p w:rsidR="006A2AA5" w:rsidRPr="00BA72F2"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r>
        <w:rPr>
          <w:b/>
          <w:sz w:val="28"/>
          <w:szCs w:val="28"/>
        </w:rPr>
        <w:t>ЭЛЕКТРОННЫЕ ИНФОРМАЦИОННЫЕ РЕСУРСЫ</w:t>
      </w: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Pr="005F74D7" w:rsidRDefault="006A2AA5" w:rsidP="005F74D7">
      <w:pPr>
        <w:tabs>
          <w:tab w:val="num" w:pos="-540"/>
        </w:tabs>
        <w:jc w:val="both"/>
        <w:rPr>
          <w:sz w:val="28"/>
          <w:szCs w:val="28"/>
        </w:rPr>
      </w:pPr>
      <w:r w:rsidRPr="005F74D7">
        <w:rPr>
          <w:sz w:val="28"/>
          <w:szCs w:val="28"/>
        </w:rPr>
        <w:t xml:space="preserve">Информационные ресурсы </w:t>
      </w:r>
      <w:r w:rsidRPr="005F74D7">
        <w:rPr>
          <w:rFonts w:cs="Arial"/>
          <w:color w:val="000000"/>
          <w:sz w:val="28"/>
          <w:szCs w:val="28"/>
        </w:rPr>
        <w:t>Федеральной службы по надзору в сфере образования и науки</w:t>
      </w:r>
      <w:r w:rsidRPr="005F74D7">
        <w:rPr>
          <w:color w:val="000000"/>
          <w:sz w:val="28"/>
          <w:szCs w:val="28"/>
        </w:rPr>
        <w:t xml:space="preserve"> </w:t>
      </w:r>
      <w:r>
        <w:rPr>
          <w:color w:val="000000"/>
          <w:sz w:val="28"/>
          <w:szCs w:val="28"/>
        </w:rPr>
        <w:t xml:space="preserve"> </w:t>
      </w:r>
      <w:r>
        <w:rPr>
          <w:color w:val="000000"/>
          <w:sz w:val="28"/>
          <w:szCs w:val="28"/>
          <w:lang w:val="en-US"/>
        </w:rPr>
        <w:t>URL</w:t>
      </w:r>
      <w:r>
        <w:rPr>
          <w:color w:val="000000"/>
          <w:sz w:val="28"/>
          <w:szCs w:val="28"/>
        </w:rPr>
        <w:t xml:space="preserve">:  </w:t>
      </w:r>
      <w:r w:rsidRPr="005F74D7">
        <w:rPr>
          <w:color w:val="000000"/>
          <w:sz w:val="28"/>
          <w:szCs w:val="28"/>
        </w:rPr>
        <w:t>http://</w:t>
      </w:r>
      <w:r w:rsidRPr="005F74D7">
        <w:rPr>
          <w:sz w:val="28"/>
          <w:szCs w:val="28"/>
        </w:rPr>
        <w:t>www.ege.edu.ru</w:t>
      </w: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5E3D69">
      <w:pPr>
        <w:jc w:val="center"/>
        <w:rPr>
          <w:sz w:val="32"/>
          <w:szCs w:val="32"/>
        </w:rPr>
      </w:pPr>
      <w:r>
        <w:rPr>
          <w:sz w:val="32"/>
          <w:szCs w:val="32"/>
        </w:rPr>
        <w:t>ГОРЯЧАЯ ЛИНИЯ</w:t>
      </w:r>
      <w:r w:rsidRPr="00E06936">
        <w:rPr>
          <w:sz w:val="32"/>
          <w:szCs w:val="32"/>
        </w:rPr>
        <w:br/>
        <w:t xml:space="preserve">по вопросам организации и проведения ЕГЭ  </w:t>
      </w:r>
    </w:p>
    <w:p w:rsidR="006A2AA5" w:rsidRPr="00E06936" w:rsidRDefault="006A2AA5" w:rsidP="005E3D69">
      <w:pPr>
        <w:jc w:val="center"/>
        <w:rPr>
          <w:sz w:val="32"/>
          <w:szCs w:val="32"/>
        </w:rPr>
      </w:pPr>
      <w:r w:rsidRPr="00E06936">
        <w:rPr>
          <w:sz w:val="32"/>
          <w:szCs w:val="32"/>
        </w:rPr>
        <w:t>в Краснодарском крае</w:t>
      </w:r>
      <w:r>
        <w:rPr>
          <w:sz w:val="32"/>
          <w:szCs w:val="32"/>
        </w:rPr>
        <w:t xml:space="preserve"> в 2012 году</w:t>
      </w:r>
    </w:p>
    <w:p w:rsidR="006A2AA5" w:rsidRDefault="006A2AA5" w:rsidP="005E3D69">
      <w:pPr>
        <w:jc w:val="center"/>
        <w:rPr>
          <w:sz w:val="28"/>
          <w:szCs w:val="28"/>
        </w:rPr>
      </w:pPr>
    </w:p>
    <w:p w:rsidR="006A2AA5" w:rsidRPr="00E06936" w:rsidRDefault="006A2AA5" w:rsidP="005E3D69">
      <w:pPr>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95"/>
        <w:gridCol w:w="3095"/>
        <w:gridCol w:w="3096"/>
      </w:tblGrid>
      <w:tr w:rsidR="006A2AA5" w:rsidTr="006142CC">
        <w:tc>
          <w:tcPr>
            <w:tcW w:w="3095" w:type="dxa"/>
          </w:tcPr>
          <w:p w:rsidR="006A2AA5" w:rsidRPr="006142CC" w:rsidRDefault="006A2AA5" w:rsidP="006142CC">
            <w:pPr>
              <w:tabs>
                <w:tab w:val="num" w:pos="-540"/>
              </w:tabs>
              <w:jc w:val="center"/>
              <w:rPr>
                <w:b/>
                <w:sz w:val="28"/>
                <w:szCs w:val="28"/>
              </w:rPr>
            </w:pPr>
            <w:r w:rsidRPr="006142CC">
              <w:rPr>
                <w:b/>
                <w:sz w:val="28"/>
                <w:szCs w:val="28"/>
              </w:rPr>
              <w:t xml:space="preserve">Телефоны </w:t>
            </w:r>
          </w:p>
        </w:tc>
        <w:tc>
          <w:tcPr>
            <w:tcW w:w="3095" w:type="dxa"/>
          </w:tcPr>
          <w:p w:rsidR="006A2AA5" w:rsidRPr="006142CC" w:rsidRDefault="006A2AA5" w:rsidP="006142CC">
            <w:pPr>
              <w:tabs>
                <w:tab w:val="num" w:pos="-540"/>
              </w:tabs>
              <w:jc w:val="center"/>
              <w:rPr>
                <w:b/>
                <w:sz w:val="28"/>
                <w:szCs w:val="28"/>
              </w:rPr>
            </w:pPr>
            <w:r w:rsidRPr="006142CC">
              <w:rPr>
                <w:b/>
                <w:sz w:val="28"/>
                <w:szCs w:val="28"/>
              </w:rPr>
              <w:t>Период работы</w:t>
            </w:r>
          </w:p>
        </w:tc>
        <w:tc>
          <w:tcPr>
            <w:tcW w:w="3096" w:type="dxa"/>
          </w:tcPr>
          <w:p w:rsidR="006A2AA5" w:rsidRPr="006142CC" w:rsidRDefault="006A2AA5" w:rsidP="006142CC">
            <w:pPr>
              <w:tabs>
                <w:tab w:val="num" w:pos="-540"/>
              </w:tabs>
              <w:jc w:val="center"/>
              <w:rPr>
                <w:b/>
                <w:sz w:val="28"/>
                <w:szCs w:val="28"/>
              </w:rPr>
            </w:pPr>
            <w:r w:rsidRPr="006142CC">
              <w:rPr>
                <w:b/>
                <w:sz w:val="28"/>
                <w:szCs w:val="28"/>
              </w:rPr>
              <w:t>Режим работы</w:t>
            </w:r>
          </w:p>
        </w:tc>
      </w:tr>
      <w:tr w:rsidR="006A2AA5" w:rsidRPr="00E1581E" w:rsidTr="006142CC">
        <w:tc>
          <w:tcPr>
            <w:tcW w:w="3095" w:type="dxa"/>
          </w:tcPr>
          <w:p w:rsidR="006A2AA5" w:rsidRPr="006142CC" w:rsidRDefault="006A2AA5" w:rsidP="006142CC">
            <w:pPr>
              <w:tabs>
                <w:tab w:val="num" w:pos="-540"/>
              </w:tabs>
              <w:jc w:val="center"/>
              <w:rPr>
                <w:b/>
                <w:sz w:val="28"/>
                <w:szCs w:val="28"/>
              </w:rPr>
            </w:pPr>
            <w:r w:rsidRPr="006142CC">
              <w:rPr>
                <w:sz w:val="28"/>
                <w:szCs w:val="28"/>
              </w:rPr>
              <w:t>(988) 242-35-20</w:t>
            </w:r>
          </w:p>
        </w:tc>
        <w:tc>
          <w:tcPr>
            <w:tcW w:w="3095" w:type="dxa"/>
          </w:tcPr>
          <w:p w:rsidR="006A2AA5" w:rsidRPr="006142CC" w:rsidRDefault="006A2AA5" w:rsidP="006142CC">
            <w:pPr>
              <w:tabs>
                <w:tab w:val="num" w:pos="-540"/>
              </w:tabs>
              <w:jc w:val="center"/>
              <w:rPr>
                <w:b/>
                <w:sz w:val="28"/>
                <w:szCs w:val="28"/>
              </w:rPr>
            </w:pPr>
            <w:r w:rsidRPr="006142CC">
              <w:rPr>
                <w:sz w:val="28"/>
                <w:szCs w:val="28"/>
              </w:rPr>
              <w:t>10 января – 1 августа 2012 года</w:t>
            </w:r>
          </w:p>
        </w:tc>
        <w:tc>
          <w:tcPr>
            <w:tcW w:w="3096" w:type="dxa"/>
          </w:tcPr>
          <w:p w:rsidR="006A2AA5" w:rsidRPr="006142CC" w:rsidRDefault="006A2AA5" w:rsidP="006142CC">
            <w:pPr>
              <w:tabs>
                <w:tab w:val="num" w:pos="-540"/>
              </w:tabs>
              <w:rPr>
                <w:b/>
                <w:sz w:val="28"/>
                <w:szCs w:val="28"/>
              </w:rPr>
            </w:pPr>
            <w:r w:rsidRPr="006142CC">
              <w:rPr>
                <w:sz w:val="28"/>
                <w:szCs w:val="28"/>
              </w:rPr>
              <w:t>с 09.00 до 21.00 часов в рабочие дни</w:t>
            </w:r>
          </w:p>
        </w:tc>
      </w:tr>
      <w:tr w:rsidR="006A2AA5" w:rsidRPr="00E1581E" w:rsidTr="006142CC">
        <w:tc>
          <w:tcPr>
            <w:tcW w:w="3095" w:type="dxa"/>
          </w:tcPr>
          <w:p w:rsidR="006A2AA5" w:rsidRPr="006142CC" w:rsidRDefault="006A2AA5" w:rsidP="006142CC">
            <w:pPr>
              <w:tabs>
                <w:tab w:val="num" w:pos="-540"/>
              </w:tabs>
              <w:jc w:val="center"/>
              <w:rPr>
                <w:b/>
                <w:sz w:val="28"/>
                <w:szCs w:val="28"/>
              </w:rPr>
            </w:pPr>
            <w:r w:rsidRPr="006142CC">
              <w:rPr>
                <w:sz w:val="28"/>
                <w:szCs w:val="28"/>
              </w:rPr>
              <w:t>(861)</w:t>
            </w:r>
            <w:r w:rsidRPr="006142CC">
              <w:rPr>
                <w:sz w:val="28"/>
                <w:szCs w:val="28"/>
                <w:lang w:val="en-US"/>
              </w:rPr>
              <w:t xml:space="preserve"> </w:t>
            </w:r>
            <w:r w:rsidRPr="006142CC">
              <w:rPr>
                <w:sz w:val="28"/>
                <w:szCs w:val="28"/>
              </w:rPr>
              <w:t>236-45-77</w:t>
            </w:r>
          </w:p>
        </w:tc>
        <w:tc>
          <w:tcPr>
            <w:tcW w:w="3095" w:type="dxa"/>
          </w:tcPr>
          <w:p w:rsidR="006A2AA5" w:rsidRPr="006142CC" w:rsidRDefault="006A2AA5" w:rsidP="006142CC">
            <w:pPr>
              <w:tabs>
                <w:tab w:val="num" w:pos="-540"/>
              </w:tabs>
              <w:jc w:val="center"/>
              <w:rPr>
                <w:b/>
                <w:sz w:val="28"/>
                <w:szCs w:val="28"/>
              </w:rPr>
            </w:pPr>
            <w:r w:rsidRPr="006142CC">
              <w:rPr>
                <w:sz w:val="28"/>
                <w:szCs w:val="28"/>
              </w:rPr>
              <w:t>10 января – 1 августа 2012 года</w:t>
            </w:r>
          </w:p>
        </w:tc>
        <w:tc>
          <w:tcPr>
            <w:tcW w:w="3096" w:type="dxa"/>
          </w:tcPr>
          <w:p w:rsidR="006A2AA5" w:rsidRPr="006142CC" w:rsidRDefault="006A2AA5" w:rsidP="00E1581E">
            <w:pPr>
              <w:rPr>
                <w:sz w:val="28"/>
                <w:szCs w:val="28"/>
              </w:rPr>
            </w:pPr>
            <w:r w:rsidRPr="006142CC">
              <w:rPr>
                <w:sz w:val="28"/>
                <w:szCs w:val="28"/>
              </w:rPr>
              <w:t>в дни проведения экзаменов с 8.00 до 24.00 часов,</w:t>
            </w:r>
          </w:p>
          <w:p w:rsidR="006A2AA5" w:rsidRPr="006142CC" w:rsidRDefault="006A2AA5" w:rsidP="006142CC">
            <w:pPr>
              <w:tabs>
                <w:tab w:val="num" w:pos="-540"/>
              </w:tabs>
              <w:rPr>
                <w:b/>
                <w:sz w:val="28"/>
                <w:szCs w:val="28"/>
              </w:rPr>
            </w:pPr>
            <w:r w:rsidRPr="006142CC">
              <w:rPr>
                <w:sz w:val="28"/>
                <w:szCs w:val="28"/>
              </w:rPr>
              <w:t>в рабочие дни с 09.00 до 18.00 часов</w:t>
            </w:r>
          </w:p>
        </w:tc>
      </w:tr>
      <w:tr w:rsidR="006A2AA5" w:rsidRPr="00E1581E" w:rsidTr="006142CC">
        <w:tc>
          <w:tcPr>
            <w:tcW w:w="3095" w:type="dxa"/>
          </w:tcPr>
          <w:p w:rsidR="006A2AA5" w:rsidRPr="006142CC" w:rsidRDefault="006A2AA5" w:rsidP="006142CC">
            <w:pPr>
              <w:tabs>
                <w:tab w:val="num" w:pos="-540"/>
              </w:tabs>
              <w:jc w:val="center"/>
              <w:rPr>
                <w:b/>
                <w:sz w:val="28"/>
                <w:szCs w:val="28"/>
              </w:rPr>
            </w:pPr>
            <w:r w:rsidRPr="006142CC">
              <w:rPr>
                <w:sz w:val="28"/>
                <w:szCs w:val="28"/>
              </w:rPr>
              <w:t>(861)</w:t>
            </w:r>
            <w:r w:rsidRPr="006142CC">
              <w:rPr>
                <w:sz w:val="28"/>
                <w:szCs w:val="28"/>
                <w:lang w:val="en-US"/>
              </w:rPr>
              <w:t xml:space="preserve"> </w:t>
            </w:r>
            <w:r w:rsidRPr="006142CC">
              <w:rPr>
                <w:sz w:val="28"/>
                <w:szCs w:val="28"/>
              </w:rPr>
              <w:t>234-58-41</w:t>
            </w:r>
          </w:p>
        </w:tc>
        <w:tc>
          <w:tcPr>
            <w:tcW w:w="3095" w:type="dxa"/>
          </w:tcPr>
          <w:p w:rsidR="006A2AA5" w:rsidRPr="006142CC" w:rsidRDefault="006A2AA5" w:rsidP="006142CC">
            <w:pPr>
              <w:tabs>
                <w:tab w:val="num" w:pos="-540"/>
              </w:tabs>
              <w:jc w:val="center"/>
              <w:rPr>
                <w:b/>
                <w:sz w:val="28"/>
                <w:szCs w:val="28"/>
              </w:rPr>
            </w:pPr>
            <w:r w:rsidRPr="006142CC">
              <w:rPr>
                <w:sz w:val="28"/>
                <w:szCs w:val="28"/>
              </w:rPr>
              <w:t>10</w:t>
            </w:r>
            <w:r w:rsidRPr="006142CC">
              <w:rPr>
                <w:sz w:val="28"/>
                <w:szCs w:val="28"/>
                <w:lang w:val="en-US"/>
              </w:rPr>
              <w:t xml:space="preserve"> </w:t>
            </w:r>
            <w:r w:rsidRPr="006142CC">
              <w:rPr>
                <w:sz w:val="28"/>
                <w:szCs w:val="28"/>
              </w:rPr>
              <w:t>января – 21 мая  2012 года</w:t>
            </w:r>
          </w:p>
        </w:tc>
        <w:tc>
          <w:tcPr>
            <w:tcW w:w="3096" w:type="dxa"/>
          </w:tcPr>
          <w:p w:rsidR="006A2AA5" w:rsidRPr="006142CC" w:rsidRDefault="006A2AA5" w:rsidP="006142CC">
            <w:pPr>
              <w:tabs>
                <w:tab w:val="num" w:pos="-540"/>
              </w:tabs>
              <w:rPr>
                <w:b/>
                <w:sz w:val="28"/>
                <w:szCs w:val="28"/>
              </w:rPr>
            </w:pPr>
            <w:r w:rsidRPr="006142CC">
              <w:rPr>
                <w:sz w:val="28"/>
                <w:szCs w:val="28"/>
              </w:rPr>
              <w:t>с 09.00 до 18.00 часов в рабочие дни</w:t>
            </w:r>
          </w:p>
        </w:tc>
      </w:tr>
    </w:tbl>
    <w:p w:rsidR="006A2AA5" w:rsidRPr="00E1581E"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p w:rsidR="006A2AA5" w:rsidRDefault="006A2AA5" w:rsidP="00CF079A">
      <w:pPr>
        <w:tabs>
          <w:tab w:val="num" w:pos="-540"/>
        </w:tabs>
        <w:jc w:val="center"/>
        <w:rPr>
          <w:b/>
          <w:sz w:val="28"/>
          <w:szCs w:val="28"/>
        </w:rPr>
      </w:pPr>
    </w:p>
    <w:sectPr w:rsidR="006A2AA5" w:rsidSect="00CF1A3F">
      <w:pgSz w:w="11906" w:h="16838" w:code="9"/>
      <w:pgMar w:top="1134" w:right="1418"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A2AA5" w:rsidRDefault="006A2AA5">
      <w:r>
        <w:separator/>
      </w:r>
    </w:p>
  </w:endnote>
  <w:endnote w:type="continuationSeparator" w:id="1">
    <w:p w:rsidR="006A2AA5" w:rsidRDefault="006A2AA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2AA5" w:rsidRDefault="006A2AA5" w:rsidP="00F14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A2AA5" w:rsidRDefault="006A2AA5" w:rsidP="00347D18">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2AA5" w:rsidRDefault="006A2AA5">
    <w:pPr>
      <w:pStyle w:val="Footer"/>
      <w:jc w:val="center"/>
    </w:pPr>
    <w:fldSimple w:instr=" PAGE   \* MERGEFORMAT ">
      <w:r>
        <w:rPr>
          <w:noProof/>
        </w:rPr>
        <w:t>6</w:t>
      </w:r>
    </w:fldSimple>
  </w:p>
  <w:p w:rsidR="006A2AA5" w:rsidRDefault="006A2AA5" w:rsidP="00BC464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A2AA5" w:rsidRDefault="006A2AA5">
      <w:r>
        <w:separator/>
      </w:r>
    </w:p>
  </w:footnote>
  <w:footnote w:type="continuationSeparator" w:id="1">
    <w:p w:rsidR="006A2AA5" w:rsidRDefault="006A2AA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2AA5" w:rsidRDefault="006A2AA5" w:rsidP="00751286">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6A2AA5" w:rsidRDefault="006A2AA5">
    <w:pPr>
      <w:pStyle w:val="Header"/>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2AA5" w:rsidRDefault="006A2AA5" w:rsidP="00001EFC">
    <w:pPr>
      <w:pStyle w:val="Header"/>
      <w:framePr w:wrap="around" w:vAnchor="text" w:hAnchor="margin" w:xAlign="center" w:y="1"/>
      <w:rPr>
        <w:rStyle w:val="PageNumber"/>
      </w:rPr>
    </w:pPr>
  </w:p>
  <w:p w:rsidR="006A2AA5" w:rsidRPr="007C6333" w:rsidRDefault="006A2AA5" w:rsidP="00D604F5">
    <w:pPr>
      <w:rPr>
        <w:b/>
        <w:sz w:val="32"/>
        <w:szCs w:val="32"/>
        <w:u w:val="single"/>
      </w:rPr>
    </w:pPr>
    <w:r>
      <w:rPr>
        <w:noProof/>
      </w:rPr>
      <w:pict>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_x0000_s2049" type="#_x0000_t64" style="position:absolute;margin-left:422.25pt;margin-top:-7.5pt;width:45pt;height:30.9pt;rotation:-1902789fd;z-index:251660288" fillcolor="#ff9">
          <v:fill color2="#fc0" rotate="t" focusposition=".5,.5" focussize="" focus="100%" type="gradientRadial"/>
          <v:shadow on="t" opacity=".5" offset="6pt,6pt"/>
          <v:textbox style="mso-next-textbox:#_x0000_s2049">
            <w:txbxContent>
              <w:p w:rsidR="006A2AA5" w:rsidRPr="006A0090" w:rsidRDefault="006A2AA5" w:rsidP="00D604F5">
                <w:pPr>
                  <w:rPr>
                    <w:b/>
                  </w:rPr>
                </w:pPr>
                <w:r>
                  <w:rPr>
                    <w:b/>
                  </w:rPr>
                  <w:t xml:space="preserve"> </w:t>
                </w:r>
                <w:r w:rsidRPr="006A0090">
                  <w:rPr>
                    <w:b/>
                  </w:rPr>
                  <w:t>ЕГЭ</w:t>
                </w:r>
              </w:p>
            </w:txbxContent>
          </v:textbox>
        </v:shape>
      </w:pict>
    </w:r>
    <w:r w:rsidRPr="007C6333">
      <w:rPr>
        <w:b/>
        <w:noProof/>
        <w:sz w:val="28"/>
        <w:szCs w:val="28"/>
        <w:u w:val="single"/>
      </w:rPr>
      <w:t xml:space="preserve">ЧТО </w:t>
    </w:r>
    <w:r>
      <w:rPr>
        <w:b/>
        <w:noProof/>
        <w:sz w:val="28"/>
        <w:szCs w:val="28"/>
        <w:u w:val="single"/>
      </w:rPr>
      <w:t>НУЖНО ЗНАТЬ О ЕГЭ</w:t>
    </w:r>
  </w:p>
  <w:p w:rsidR="006A2AA5" w:rsidRDefault="006A2AA5" w:rsidP="00F141A4">
    <w:pPr>
      <w:pStyle w:val="Header"/>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F3178"/>
    <w:multiLevelType w:val="hybridMultilevel"/>
    <w:tmpl w:val="E6C81FC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1845696"/>
    <w:multiLevelType w:val="hybridMultilevel"/>
    <w:tmpl w:val="F288EFB8"/>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
    <w:nsid w:val="02646EB0"/>
    <w:multiLevelType w:val="hybridMultilevel"/>
    <w:tmpl w:val="3B385346"/>
    <w:lvl w:ilvl="0" w:tplc="04190001">
      <w:start w:val="1"/>
      <w:numFmt w:val="bullet"/>
      <w:lvlText w:val=""/>
      <w:lvlJc w:val="left"/>
      <w:pPr>
        <w:tabs>
          <w:tab w:val="num" w:pos="1560"/>
        </w:tabs>
        <w:ind w:left="1560" w:hanging="360"/>
      </w:pPr>
      <w:rPr>
        <w:rFonts w:ascii="Symbol" w:hAnsi="Symbol" w:hint="default"/>
      </w:rPr>
    </w:lvl>
    <w:lvl w:ilvl="1" w:tplc="04190003" w:tentative="1">
      <w:start w:val="1"/>
      <w:numFmt w:val="bullet"/>
      <w:lvlText w:val="o"/>
      <w:lvlJc w:val="left"/>
      <w:pPr>
        <w:tabs>
          <w:tab w:val="num" w:pos="2280"/>
        </w:tabs>
        <w:ind w:left="2280" w:hanging="360"/>
      </w:pPr>
      <w:rPr>
        <w:rFonts w:ascii="Courier New" w:hAnsi="Courier New" w:hint="default"/>
      </w:rPr>
    </w:lvl>
    <w:lvl w:ilvl="2" w:tplc="04190005" w:tentative="1">
      <w:start w:val="1"/>
      <w:numFmt w:val="bullet"/>
      <w:lvlText w:val=""/>
      <w:lvlJc w:val="left"/>
      <w:pPr>
        <w:tabs>
          <w:tab w:val="num" w:pos="3000"/>
        </w:tabs>
        <w:ind w:left="3000" w:hanging="360"/>
      </w:pPr>
      <w:rPr>
        <w:rFonts w:ascii="Wingdings" w:hAnsi="Wingdings" w:hint="default"/>
      </w:rPr>
    </w:lvl>
    <w:lvl w:ilvl="3" w:tplc="04190001" w:tentative="1">
      <w:start w:val="1"/>
      <w:numFmt w:val="bullet"/>
      <w:lvlText w:val=""/>
      <w:lvlJc w:val="left"/>
      <w:pPr>
        <w:tabs>
          <w:tab w:val="num" w:pos="3720"/>
        </w:tabs>
        <w:ind w:left="3720" w:hanging="360"/>
      </w:pPr>
      <w:rPr>
        <w:rFonts w:ascii="Symbol" w:hAnsi="Symbol" w:hint="default"/>
      </w:rPr>
    </w:lvl>
    <w:lvl w:ilvl="4" w:tplc="04190003" w:tentative="1">
      <w:start w:val="1"/>
      <w:numFmt w:val="bullet"/>
      <w:lvlText w:val="o"/>
      <w:lvlJc w:val="left"/>
      <w:pPr>
        <w:tabs>
          <w:tab w:val="num" w:pos="4440"/>
        </w:tabs>
        <w:ind w:left="4440" w:hanging="360"/>
      </w:pPr>
      <w:rPr>
        <w:rFonts w:ascii="Courier New" w:hAnsi="Courier New" w:hint="default"/>
      </w:rPr>
    </w:lvl>
    <w:lvl w:ilvl="5" w:tplc="04190005" w:tentative="1">
      <w:start w:val="1"/>
      <w:numFmt w:val="bullet"/>
      <w:lvlText w:val=""/>
      <w:lvlJc w:val="left"/>
      <w:pPr>
        <w:tabs>
          <w:tab w:val="num" w:pos="5160"/>
        </w:tabs>
        <w:ind w:left="5160" w:hanging="360"/>
      </w:pPr>
      <w:rPr>
        <w:rFonts w:ascii="Wingdings" w:hAnsi="Wingdings" w:hint="default"/>
      </w:rPr>
    </w:lvl>
    <w:lvl w:ilvl="6" w:tplc="04190001" w:tentative="1">
      <w:start w:val="1"/>
      <w:numFmt w:val="bullet"/>
      <w:lvlText w:val=""/>
      <w:lvlJc w:val="left"/>
      <w:pPr>
        <w:tabs>
          <w:tab w:val="num" w:pos="5880"/>
        </w:tabs>
        <w:ind w:left="5880" w:hanging="360"/>
      </w:pPr>
      <w:rPr>
        <w:rFonts w:ascii="Symbol" w:hAnsi="Symbol" w:hint="default"/>
      </w:rPr>
    </w:lvl>
    <w:lvl w:ilvl="7" w:tplc="04190003" w:tentative="1">
      <w:start w:val="1"/>
      <w:numFmt w:val="bullet"/>
      <w:lvlText w:val="o"/>
      <w:lvlJc w:val="left"/>
      <w:pPr>
        <w:tabs>
          <w:tab w:val="num" w:pos="6600"/>
        </w:tabs>
        <w:ind w:left="6600" w:hanging="360"/>
      </w:pPr>
      <w:rPr>
        <w:rFonts w:ascii="Courier New" w:hAnsi="Courier New" w:hint="default"/>
      </w:rPr>
    </w:lvl>
    <w:lvl w:ilvl="8" w:tplc="04190005" w:tentative="1">
      <w:start w:val="1"/>
      <w:numFmt w:val="bullet"/>
      <w:lvlText w:val=""/>
      <w:lvlJc w:val="left"/>
      <w:pPr>
        <w:tabs>
          <w:tab w:val="num" w:pos="7320"/>
        </w:tabs>
        <w:ind w:left="7320" w:hanging="360"/>
      </w:pPr>
      <w:rPr>
        <w:rFonts w:ascii="Wingdings" w:hAnsi="Wingdings" w:hint="default"/>
      </w:rPr>
    </w:lvl>
  </w:abstractNum>
  <w:abstractNum w:abstractNumId="3">
    <w:nsid w:val="03A927EF"/>
    <w:multiLevelType w:val="multilevel"/>
    <w:tmpl w:val="69AA0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AC3D32"/>
    <w:multiLevelType w:val="hybridMultilevel"/>
    <w:tmpl w:val="D0AA8E6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0EB26DB0"/>
    <w:multiLevelType w:val="hybridMultilevel"/>
    <w:tmpl w:val="875C73CC"/>
    <w:lvl w:ilvl="0" w:tplc="04190001">
      <w:start w:val="1"/>
      <w:numFmt w:val="bullet"/>
      <w:lvlText w:val=""/>
      <w:lvlJc w:val="left"/>
      <w:pPr>
        <w:tabs>
          <w:tab w:val="num" w:pos="720"/>
        </w:tabs>
        <w:ind w:left="720" w:hanging="360"/>
      </w:pPr>
      <w:rPr>
        <w:rFonts w:ascii="Symbol" w:hAnsi="Symbol" w:hint="default"/>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6">
    <w:nsid w:val="24BB497E"/>
    <w:multiLevelType w:val="hybridMultilevel"/>
    <w:tmpl w:val="7A800A94"/>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7">
    <w:nsid w:val="25795C47"/>
    <w:multiLevelType w:val="hybridMultilevel"/>
    <w:tmpl w:val="903611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nsid w:val="27AF1320"/>
    <w:multiLevelType w:val="multilevel"/>
    <w:tmpl w:val="50C85F82"/>
    <w:lvl w:ilvl="0">
      <w:start w:val="1"/>
      <w:numFmt w:val="bullet"/>
      <w:lvlText w:val=""/>
      <w:lvlJc w:val="left"/>
      <w:pPr>
        <w:tabs>
          <w:tab w:val="num" w:pos="720"/>
        </w:tabs>
        <w:ind w:left="720" w:hanging="360"/>
      </w:pPr>
      <w:rPr>
        <w:rFonts w:ascii="Symbol" w:hAnsi="Symbol" w:hint="default"/>
        <w:sz w:val="20"/>
      </w:rPr>
    </w:lvl>
    <w:lvl w:ilvl="1">
      <w:start w:val="11"/>
      <w:numFmt w:val="decimal"/>
      <w:lvlText w:val="%2."/>
      <w:lvlJc w:val="left"/>
      <w:pPr>
        <w:ind w:left="1455" w:hanging="375"/>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B202006"/>
    <w:multiLevelType w:val="multilevel"/>
    <w:tmpl w:val="727A14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B9E78BF"/>
    <w:multiLevelType w:val="hybridMultilevel"/>
    <w:tmpl w:val="1B003E82"/>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nsid w:val="39397B8E"/>
    <w:multiLevelType w:val="hybridMultilevel"/>
    <w:tmpl w:val="AC804F64"/>
    <w:lvl w:ilvl="0" w:tplc="0419000D">
      <w:start w:val="1"/>
      <w:numFmt w:val="bullet"/>
      <w:lvlText w:val=""/>
      <w:lvlJc w:val="left"/>
      <w:pPr>
        <w:tabs>
          <w:tab w:val="num" w:pos="1260"/>
        </w:tabs>
        <w:ind w:left="126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4040265E"/>
    <w:multiLevelType w:val="multilevel"/>
    <w:tmpl w:val="21AAE8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5801397"/>
    <w:multiLevelType w:val="hybridMultilevel"/>
    <w:tmpl w:val="73C276CE"/>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4A1A1707"/>
    <w:multiLevelType w:val="hybridMultilevel"/>
    <w:tmpl w:val="5EA8B29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59223C42"/>
    <w:multiLevelType w:val="hybridMultilevel"/>
    <w:tmpl w:val="DA1C2012"/>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6FDE5791"/>
    <w:multiLevelType w:val="hybridMultilevel"/>
    <w:tmpl w:val="3E4682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70EC6585"/>
    <w:multiLevelType w:val="hybridMultilevel"/>
    <w:tmpl w:val="E56630E6"/>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8">
    <w:nsid w:val="722F58B5"/>
    <w:multiLevelType w:val="multilevel"/>
    <w:tmpl w:val="A628D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7DB6D18"/>
    <w:multiLevelType w:val="hybridMultilevel"/>
    <w:tmpl w:val="1504B9E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78FD5BF5"/>
    <w:multiLevelType w:val="hybridMultilevel"/>
    <w:tmpl w:val="32CAE81A"/>
    <w:lvl w:ilvl="0" w:tplc="0419000F">
      <w:start w:val="3"/>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1">
    <w:nsid w:val="7919097E"/>
    <w:multiLevelType w:val="hybridMultilevel"/>
    <w:tmpl w:val="C5B2D438"/>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15"/>
  </w:num>
  <w:num w:numId="2">
    <w:abstractNumId w:val="4"/>
  </w:num>
  <w:num w:numId="3">
    <w:abstractNumId w:val="11"/>
  </w:num>
  <w:num w:numId="4">
    <w:abstractNumId w:val="14"/>
  </w:num>
  <w:num w:numId="5">
    <w:abstractNumId w:val="0"/>
  </w:num>
  <w:num w:numId="6">
    <w:abstractNumId w:val="13"/>
  </w:num>
  <w:num w:numId="7">
    <w:abstractNumId w:val="1"/>
  </w:num>
  <w:num w:numId="8">
    <w:abstractNumId w:val="2"/>
  </w:num>
  <w:num w:numId="9">
    <w:abstractNumId w:val="10"/>
  </w:num>
  <w:num w:numId="10">
    <w:abstractNumId w:val="19"/>
  </w:num>
  <w:num w:numId="11">
    <w:abstractNumId w:val="16"/>
  </w:num>
  <w:num w:numId="1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num>
  <w:num w:numId="17">
    <w:abstractNumId w:val="8"/>
  </w:num>
  <w:num w:numId="18">
    <w:abstractNumId w:val="3"/>
  </w:num>
  <w:num w:numId="19">
    <w:abstractNumId w:val="12"/>
  </w:num>
  <w:num w:numId="20">
    <w:abstractNumId w:val="18"/>
  </w:num>
  <w:num w:numId="21">
    <w:abstractNumId w:val="9"/>
  </w:num>
  <w:num w:numId="22">
    <w:abstractNumId w:val="7"/>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stylePaneFormatFilter w:val="3F01"/>
  <w:defaultTabStop w:val="708"/>
  <w:noPunctuationKerning/>
  <w:characterSpacingControl w:val="doNotCompress"/>
  <w:hdrShapeDefaults>
    <o:shapedefaults v:ext="edit" spidmax="2050"/>
    <o:shapelayout v:ext="edit">
      <o:idmap v:ext="edit" data="2"/>
    </o:shapelayout>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62569"/>
    <w:rsid w:val="00000117"/>
    <w:rsid w:val="00000B03"/>
    <w:rsid w:val="00001EFC"/>
    <w:rsid w:val="00003AE3"/>
    <w:rsid w:val="00005508"/>
    <w:rsid w:val="00005B60"/>
    <w:rsid w:val="00006C47"/>
    <w:rsid w:val="0000747F"/>
    <w:rsid w:val="00007693"/>
    <w:rsid w:val="0001032F"/>
    <w:rsid w:val="000127C5"/>
    <w:rsid w:val="00013639"/>
    <w:rsid w:val="0001382D"/>
    <w:rsid w:val="000138FC"/>
    <w:rsid w:val="00014054"/>
    <w:rsid w:val="00015017"/>
    <w:rsid w:val="00016601"/>
    <w:rsid w:val="0002004B"/>
    <w:rsid w:val="00022A38"/>
    <w:rsid w:val="00025A6B"/>
    <w:rsid w:val="00026213"/>
    <w:rsid w:val="000264AC"/>
    <w:rsid w:val="00030CAC"/>
    <w:rsid w:val="000341E5"/>
    <w:rsid w:val="00036126"/>
    <w:rsid w:val="000365C9"/>
    <w:rsid w:val="0004002D"/>
    <w:rsid w:val="00040E48"/>
    <w:rsid w:val="0004154B"/>
    <w:rsid w:val="000424C6"/>
    <w:rsid w:val="00042AF3"/>
    <w:rsid w:val="00043906"/>
    <w:rsid w:val="000445BA"/>
    <w:rsid w:val="00045F75"/>
    <w:rsid w:val="00046DDB"/>
    <w:rsid w:val="000479E9"/>
    <w:rsid w:val="000502B7"/>
    <w:rsid w:val="0005160C"/>
    <w:rsid w:val="000525C8"/>
    <w:rsid w:val="000543E1"/>
    <w:rsid w:val="000544B8"/>
    <w:rsid w:val="000546FC"/>
    <w:rsid w:val="00055D9D"/>
    <w:rsid w:val="000567BA"/>
    <w:rsid w:val="00057F28"/>
    <w:rsid w:val="000624B9"/>
    <w:rsid w:val="000655BE"/>
    <w:rsid w:val="00066ED2"/>
    <w:rsid w:val="00067AB2"/>
    <w:rsid w:val="00067AE9"/>
    <w:rsid w:val="00067D2F"/>
    <w:rsid w:val="00070956"/>
    <w:rsid w:val="00072CBF"/>
    <w:rsid w:val="00072E62"/>
    <w:rsid w:val="000735DB"/>
    <w:rsid w:val="000738A0"/>
    <w:rsid w:val="00073F03"/>
    <w:rsid w:val="0007521B"/>
    <w:rsid w:val="00082915"/>
    <w:rsid w:val="00085270"/>
    <w:rsid w:val="000852D4"/>
    <w:rsid w:val="00085BC1"/>
    <w:rsid w:val="00090F8F"/>
    <w:rsid w:val="00092050"/>
    <w:rsid w:val="00095C82"/>
    <w:rsid w:val="000A0869"/>
    <w:rsid w:val="000A134A"/>
    <w:rsid w:val="000A1596"/>
    <w:rsid w:val="000A15D3"/>
    <w:rsid w:val="000A2C9C"/>
    <w:rsid w:val="000A2D1D"/>
    <w:rsid w:val="000A3017"/>
    <w:rsid w:val="000A4049"/>
    <w:rsid w:val="000A54DE"/>
    <w:rsid w:val="000A5D4B"/>
    <w:rsid w:val="000A68AD"/>
    <w:rsid w:val="000B122F"/>
    <w:rsid w:val="000B397E"/>
    <w:rsid w:val="000B4763"/>
    <w:rsid w:val="000B6354"/>
    <w:rsid w:val="000B6BF3"/>
    <w:rsid w:val="000C0C5C"/>
    <w:rsid w:val="000C25B0"/>
    <w:rsid w:val="000C320B"/>
    <w:rsid w:val="000C7623"/>
    <w:rsid w:val="000C7E23"/>
    <w:rsid w:val="000D0E83"/>
    <w:rsid w:val="000D1D65"/>
    <w:rsid w:val="000D253F"/>
    <w:rsid w:val="000D4732"/>
    <w:rsid w:val="000D54B0"/>
    <w:rsid w:val="000D5AAE"/>
    <w:rsid w:val="000D6775"/>
    <w:rsid w:val="000E310B"/>
    <w:rsid w:val="000E3F16"/>
    <w:rsid w:val="000E5111"/>
    <w:rsid w:val="000E5778"/>
    <w:rsid w:val="000E71E4"/>
    <w:rsid w:val="000E757C"/>
    <w:rsid w:val="000E75B9"/>
    <w:rsid w:val="000F3963"/>
    <w:rsid w:val="000F4157"/>
    <w:rsid w:val="000F59F5"/>
    <w:rsid w:val="000F60DA"/>
    <w:rsid w:val="000F67DE"/>
    <w:rsid w:val="000F6E5C"/>
    <w:rsid w:val="0010001B"/>
    <w:rsid w:val="001008B5"/>
    <w:rsid w:val="00101B6D"/>
    <w:rsid w:val="00102213"/>
    <w:rsid w:val="0010659E"/>
    <w:rsid w:val="001069E4"/>
    <w:rsid w:val="00106D2E"/>
    <w:rsid w:val="00107115"/>
    <w:rsid w:val="00117391"/>
    <w:rsid w:val="00117FAF"/>
    <w:rsid w:val="00120A4E"/>
    <w:rsid w:val="00121F1F"/>
    <w:rsid w:val="001237F6"/>
    <w:rsid w:val="00124942"/>
    <w:rsid w:val="00124B7C"/>
    <w:rsid w:val="00125B44"/>
    <w:rsid w:val="00126459"/>
    <w:rsid w:val="00127125"/>
    <w:rsid w:val="00132F44"/>
    <w:rsid w:val="00134854"/>
    <w:rsid w:val="00135C5A"/>
    <w:rsid w:val="00136077"/>
    <w:rsid w:val="0013662E"/>
    <w:rsid w:val="0014068D"/>
    <w:rsid w:val="00144833"/>
    <w:rsid w:val="001449EA"/>
    <w:rsid w:val="001477F3"/>
    <w:rsid w:val="0015164B"/>
    <w:rsid w:val="00151E4E"/>
    <w:rsid w:val="00151E78"/>
    <w:rsid w:val="00155009"/>
    <w:rsid w:val="001605F1"/>
    <w:rsid w:val="001607F2"/>
    <w:rsid w:val="00163D31"/>
    <w:rsid w:val="00166367"/>
    <w:rsid w:val="001669F1"/>
    <w:rsid w:val="0017123E"/>
    <w:rsid w:val="00171F7D"/>
    <w:rsid w:val="00172A58"/>
    <w:rsid w:val="00172FF3"/>
    <w:rsid w:val="00173E77"/>
    <w:rsid w:val="00175F62"/>
    <w:rsid w:val="001763A7"/>
    <w:rsid w:val="00176C26"/>
    <w:rsid w:val="001818BE"/>
    <w:rsid w:val="00183CA4"/>
    <w:rsid w:val="00183E1B"/>
    <w:rsid w:val="00183F96"/>
    <w:rsid w:val="0018570C"/>
    <w:rsid w:val="00185F7D"/>
    <w:rsid w:val="001909A7"/>
    <w:rsid w:val="00191DAA"/>
    <w:rsid w:val="00193461"/>
    <w:rsid w:val="00194F81"/>
    <w:rsid w:val="001964E1"/>
    <w:rsid w:val="001A02F1"/>
    <w:rsid w:val="001A4D85"/>
    <w:rsid w:val="001A5009"/>
    <w:rsid w:val="001A6EE3"/>
    <w:rsid w:val="001B1254"/>
    <w:rsid w:val="001B1558"/>
    <w:rsid w:val="001B416F"/>
    <w:rsid w:val="001B4414"/>
    <w:rsid w:val="001B7780"/>
    <w:rsid w:val="001C118A"/>
    <w:rsid w:val="001C1D00"/>
    <w:rsid w:val="001C22C8"/>
    <w:rsid w:val="001C3910"/>
    <w:rsid w:val="001C3A93"/>
    <w:rsid w:val="001C6994"/>
    <w:rsid w:val="001C7320"/>
    <w:rsid w:val="001C77E7"/>
    <w:rsid w:val="001D0DA0"/>
    <w:rsid w:val="001D1865"/>
    <w:rsid w:val="001D2FAB"/>
    <w:rsid w:val="001D34AC"/>
    <w:rsid w:val="001D3A99"/>
    <w:rsid w:val="001E07A4"/>
    <w:rsid w:val="001E15D6"/>
    <w:rsid w:val="001E30E7"/>
    <w:rsid w:val="001E6545"/>
    <w:rsid w:val="001E7B22"/>
    <w:rsid w:val="001F1099"/>
    <w:rsid w:val="001F3355"/>
    <w:rsid w:val="001F65CF"/>
    <w:rsid w:val="001F7CE1"/>
    <w:rsid w:val="002005F6"/>
    <w:rsid w:val="00200918"/>
    <w:rsid w:val="00201810"/>
    <w:rsid w:val="00204B2F"/>
    <w:rsid w:val="00211215"/>
    <w:rsid w:val="00211D63"/>
    <w:rsid w:val="002121F6"/>
    <w:rsid w:val="00212CBB"/>
    <w:rsid w:val="00213A22"/>
    <w:rsid w:val="0021624B"/>
    <w:rsid w:val="002207A4"/>
    <w:rsid w:val="00222A46"/>
    <w:rsid w:val="00222F3E"/>
    <w:rsid w:val="0022460A"/>
    <w:rsid w:val="00225A91"/>
    <w:rsid w:val="00227A7A"/>
    <w:rsid w:val="00227E0E"/>
    <w:rsid w:val="002302AF"/>
    <w:rsid w:val="00230FC2"/>
    <w:rsid w:val="002323D6"/>
    <w:rsid w:val="00235165"/>
    <w:rsid w:val="00236DB2"/>
    <w:rsid w:val="00237D2A"/>
    <w:rsid w:val="00243CD4"/>
    <w:rsid w:val="00246DC1"/>
    <w:rsid w:val="00247668"/>
    <w:rsid w:val="00252442"/>
    <w:rsid w:val="00252475"/>
    <w:rsid w:val="002528EA"/>
    <w:rsid w:val="0025602B"/>
    <w:rsid w:val="00260F5B"/>
    <w:rsid w:val="00262460"/>
    <w:rsid w:val="002632C9"/>
    <w:rsid w:val="00264AE2"/>
    <w:rsid w:val="002654C3"/>
    <w:rsid w:val="00271073"/>
    <w:rsid w:val="00271779"/>
    <w:rsid w:val="00273D5E"/>
    <w:rsid w:val="0027423A"/>
    <w:rsid w:val="002756A9"/>
    <w:rsid w:val="002814B4"/>
    <w:rsid w:val="002815A4"/>
    <w:rsid w:val="00281C4A"/>
    <w:rsid w:val="002842F5"/>
    <w:rsid w:val="002849C1"/>
    <w:rsid w:val="00285CF9"/>
    <w:rsid w:val="00287E42"/>
    <w:rsid w:val="002913AB"/>
    <w:rsid w:val="00291AD1"/>
    <w:rsid w:val="00294DFC"/>
    <w:rsid w:val="0029509C"/>
    <w:rsid w:val="00295AC9"/>
    <w:rsid w:val="00297D84"/>
    <w:rsid w:val="00297FB2"/>
    <w:rsid w:val="002A1829"/>
    <w:rsid w:val="002A2872"/>
    <w:rsid w:val="002A3B42"/>
    <w:rsid w:val="002A3B4F"/>
    <w:rsid w:val="002A68A8"/>
    <w:rsid w:val="002B0001"/>
    <w:rsid w:val="002B130E"/>
    <w:rsid w:val="002B19F7"/>
    <w:rsid w:val="002B296B"/>
    <w:rsid w:val="002B41C5"/>
    <w:rsid w:val="002B7D1C"/>
    <w:rsid w:val="002C01F2"/>
    <w:rsid w:val="002C1966"/>
    <w:rsid w:val="002C672B"/>
    <w:rsid w:val="002C68F2"/>
    <w:rsid w:val="002C76C2"/>
    <w:rsid w:val="002D1B40"/>
    <w:rsid w:val="002D20D9"/>
    <w:rsid w:val="002D4958"/>
    <w:rsid w:val="002D4BC0"/>
    <w:rsid w:val="002D63F4"/>
    <w:rsid w:val="002E4DC8"/>
    <w:rsid w:val="002E6BFA"/>
    <w:rsid w:val="002E6D7E"/>
    <w:rsid w:val="002E73AC"/>
    <w:rsid w:val="002E7625"/>
    <w:rsid w:val="002F020C"/>
    <w:rsid w:val="002F0CA9"/>
    <w:rsid w:val="002F2241"/>
    <w:rsid w:val="002F379F"/>
    <w:rsid w:val="002F3DC9"/>
    <w:rsid w:val="002F4E5A"/>
    <w:rsid w:val="003000C3"/>
    <w:rsid w:val="00301410"/>
    <w:rsid w:val="00301877"/>
    <w:rsid w:val="00302F05"/>
    <w:rsid w:val="003054AF"/>
    <w:rsid w:val="0030652C"/>
    <w:rsid w:val="00311269"/>
    <w:rsid w:val="00315454"/>
    <w:rsid w:val="00315B9F"/>
    <w:rsid w:val="00316201"/>
    <w:rsid w:val="00317338"/>
    <w:rsid w:val="00320B21"/>
    <w:rsid w:val="00323720"/>
    <w:rsid w:val="00324561"/>
    <w:rsid w:val="0032456C"/>
    <w:rsid w:val="00324D5F"/>
    <w:rsid w:val="003301A5"/>
    <w:rsid w:val="003309B6"/>
    <w:rsid w:val="00331011"/>
    <w:rsid w:val="003319FE"/>
    <w:rsid w:val="00331C1D"/>
    <w:rsid w:val="00331FF4"/>
    <w:rsid w:val="003323A1"/>
    <w:rsid w:val="003330BF"/>
    <w:rsid w:val="00333746"/>
    <w:rsid w:val="00335485"/>
    <w:rsid w:val="003354E4"/>
    <w:rsid w:val="0034024B"/>
    <w:rsid w:val="0034205F"/>
    <w:rsid w:val="00343457"/>
    <w:rsid w:val="003443FF"/>
    <w:rsid w:val="003449EC"/>
    <w:rsid w:val="003461F7"/>
    <w:rsid w:val="00346DEF"/>
    <w:rsid w:val="00347330"/>
    <w:rsid w:val="00347D18"/>
    <w:rsid w:val="003510BC"/>
    <w:rsid w:val="00352A8E"/>
    <w:rsid w:val="00354BC0"/>
    <w:rsid w:val="00356B82"/>
    <w:rsid w:val="00360038"/>
    <w:rsid w:val="003600ED"/>
    <w:rsid w:val="00360F8B"/>
    <w:rsid w:val="0036578E"/>
    <w:rsid w:val="003657E3"/>
    <w:rsid w:val="003740F2"/>
    <w:rsid w:val="003759C4"/>
    <w:rsid w:val="00375CE6"/>
    <w:rsid w:val="00381BAB"/>
    <w:rsid w:val="00383EFC"/>
    <w:rsid w:val="00385309"/>
    <w:rsid w:val="00385EBD"/>
    <w:rsid w:val="00386D43"/>
    <w:rsid w:val="00393243"/>
    <w:rsid w:val="00394FF3"/>
    <w:rsid w:val="0039518C"/>
    <w:rsid w:val="003A0FA4"/>
    <w:rsid w:val="003A13E3"/>
    <w:rsid w:val="003A1435"/>
    <w:rsid w:val="003A253E"/>
    <w:rsid w:val="003A29B4"/>
    <w:rsid w:val="003A2AB6"/>
    <w:rsid w:val="003A2D6D"/>
    <w:rsid w:val="003A32D4"/>
    <w:rsid w:val="003A5183"/>
    <w:rsid w:val="003A7F26"/>
    <w:rsid w:val="003B1549"/>
    <w:rsid w:val="003B1AC3"/>
    <w:rsid w:val="003B53B5"/>
    <w:rsid w:val="003B625E"/>
    <w:rsid w:val="003B66C0"/>
    <w:rsid w:val="003B73C2"/>
    <w:rsid w:val="003B785F"/>
    <w:rsid w:val="003C0602"/>
    <w:rsid w:val="003C2F61"/>
    <w:rsid w:val="003C30DD"/>
    <w:rsid w:val="003C341B"/>
    <w:rsid w:val="003C3793"/>
    <w:rsid w:val="003C5AC5"/>
    <w:rsid w:val="003C6621"/>
    <w:rsid w:val="003C6FC5"/>
    <w:rsid w:val="003D0060"/>
    <w:rsid w:val="003D1C0A"/>
    <w:rsid w:val="003D4CAD"/>
    <w:rsid w:val="003D6676"/>
    <w:rsid w:val="003D683B"/>
    <w:rsid w:val="003D6FEA"/>
    <w:rsid w:val="003E0586"/>
    <w:rsid w:val="003E091F"/>
    <w:rsid w:val="003E0E22"/>
    <w:rsid w:val="003E43E8"/>
    <w:rsid w:val="003E71B6"/>
    <w:rsid w:val="003E7E14"/>
    <w:rsid w:val="003F0CBF"/>
    <w:rsid w:val="003F131D"/>
    <w:rsid w:val="003F20F3"/>
    <w:rsid w:val="003F3E2A"/>
    <w:rsid w:val="003F5029"/>
    <w:rsid w:val="003F55BF"/>
    <w:rsid w:val="003F5C58"/>
    <w:rsid w:val="003F6FF4"/>
    <w:rsid w:val="00401013"/>
    <w:rsid w:val="00402A14"/>
    <w:rsid w:val="00410A80"/>
    <w:rsid w:val="00410FD0"/>
    <w:rsid w:val="00412B21"/>
    <w:rsid w:val="00412CBA"/>
    <w:rsid w:val="00412E13"/>
    <w:rsid w:val="004162F9"/>
    <w:rsid w:val="004237DA"/>
    <w:rsid w:val="00423E36"/>
    <w:rsid w:val="004243E3"/>
    <w:rsid w:val="004269C4"/>
    <w:rsid w:val="00427DF0"/>
    <w:rsid w:val="004304C7"/>
    <w:rsid w:val="00432928"/>
    <w:rsid w:val="00434408"/>
    <w:rsid w:val="004350AB"/>
    <w:rsid w:val="00442FFF"/>
    <w:rsid w:val="004438FA"/>
    <w:rsid w:val="00443F63"/>
    <w:rsid w:val="004451DA"/>
    <w:rsid w:val="004476AF"/>
    <w:rsid w:val="00447ADD"/>
    <w:rsid w:val="00455953"/>
    <w:rsid w:val="00456656"/>
    <w:rsid w:val="00457DD3"/>
    <w:rsid w:val="00463BBB"/>
    <w:rsid w:val="00464F86"/>
    <w:rsid w:val="0046733A"/>
    <w:rsid w:val="004674BE"/>
    <w:rsid w:val="00472B31"/>
    <w:rsid w:val="00472F7C"/>
    <w:rsid w:val="004758AA"/>
    <w:rsid w:val="00476AE3"/>
    <w:rsid w:val="004778EF"/>
    <w:rsid w:val="00477C05"/>
    <w:rsid w:val="004802E7"/>
    <w:rsid w:val="00484CAC"/>
    <w:rsid w:val="004862CD"/>
    <w:rsid w:val="0048756A"/>
    <w:rsid w:val="00490796"/>
    <w:rsid w:val="00490A11"/>
    <w:rsid w:val="00490B4E"/>
    <w:rsid w:val="00493651"/>
    <w:rsid w:val="00494DFB"/>
    <w:rsid w:val="00495233"/>
    <w:rsid w:val="00495B87"/>
    <w:rsid w:val="00496042"/>
    <w:rsid w:val="00496C86"/>
    <w:rsid w:val="00497730"/>
    <w:rsid w:val="004A12E5"/>
    <w:rsid w:val="004A2719"/>
    <w:rsid w:val="004A274C"/>
    <w:rsid w:val="004A2A72"/>
    <w:rsid w:val="004A2B4B"/>
    <w:rsid w:val="004A5D43"/>
    <w:rsid w:val="004A60ED"/>
    <w:rsid w:val="004A61EC"/>
    <w:rsid w:val="004A6365"/>
    <w:rsid w:val="004A672D"/>
    <w:rsid w:val="004A6D2F"/>
    <w:rsid w:val="004A7A02"/>
    <w:rsid w:val="004A7DC9"/>
    <w:rsid w:val="004B04F4"/>
    <w:rsid w:val="004B3608"/>
    <w:rsid w:val="004B3815"/>
    <w:rsid w:val="004B6579"/>
    <w:rsid w:val="004B7351"/>
    <w:rsid w:val="004C1297"/>
    <w:rsid w:val="004C14CE"/>
    <w:rsid w:val="004C3465"/>
    <w:rsid w:val="004C5125"/>
    <w:rsid w:val="004D1FDD"/>
    <w:rsid w:val="004D2F60"/>
    <w:rsid w:val="004D3843"/>
    <w:rsid w:val="004D4CDA"/>
    <w:rsid w:val="004D4DB6"/>
    <w:rsid w:val="004D5C1F"/>
    <w:rsid w:val="004D662A"/>
    <w:rsid w:val="004D74B6"/>
    <w:rsid w:val="004D7A40"/>
    <w:rsid w:val="004E0EFF"/>
    <w:rsid w:val="004E153F"/>
    <w:rsid w:val="004E1EE7"/>
    <w:rsid w:val="004E328F"/>
    <w:rsid w:val="004E3FAA"/>
    <w:rsid w:val="004E45FB"/>
    <w:rsid w:val="004E4EB8"/>
    <w:rsid w:val="004E563D"/>
    <w:rsid w:val="004F02F0"/>
    <w:rsid w:val="004F0B1F"/>
    <w:rsid w:val="004F2A5E"/>
    <w:rsid w:val="004F3416"/>
    <w:rsid w:val="004F36B8"/>
    <w:rsid w:val="004F40BE"/>
    <w:rsid w:val="004F7213"/>
    <w:rsid w:val="004F73A8"/>
    <w:rsid w:val="004F74E2"/>
    <w:rsid w:val="00501AEF"/>
    <w:rsid w:val="00502140"/>
    <w:rsid w:val="00502839"/>
    <w:rsid w:val="00506E34"/>
    <w:rsid w:val="005070F1"/>
    <w:rsid w:val="00507D8A"/>
    <w:rsid w:val="005140AC"/>
    <w:rsid w:val="00514396"/>
    <w:rsid w:val="00514C39"/>
    <w:rsid w:val="00523AE0"/>
    <w:rsid w:val="00524C3E"/>
    <w:rsid w:val="00524E20"/>
    <w:rsid w:val="005259AA"/>
    <w:rsid w:val="00526611"/>
    <w:rsid w:val="00527A7F"/>
    <w:rsid w:val="00527B9F"/>
    <w:rsid w:val="00531233"/>
    <w:rsid w:val="005326DD"/>
    <w:rsid w:val="00533262"/>
    <w:rsid w:val="00534769"/>
    <w:rsid w:val="00535CF1"/>
    <w:rsid w:val="00536DCE"/>
    <w:rsid w:val="005451D2"/>
    <w:rsid w:val="0054525F"/>
    <w:rsid w:val="0054570A"/>
    <w:rsid w:val="00545D9D"/>
    <w:rsid w:val="005462F2"/>
    <w:rsid w:val="00546B94"/>
    <w:rsid w:val="00553F41"/>
    <w:rsid w:val="00555580"/>
    <w:rsid w:val="00556239"/>
    <w:rsid w:val="00556D97"/>
    <w:rsid w:val="00557502"/>
    <w:rsid w:val="00557A99"/>
    <w:rsid w:val="00560D37"/>
    <w:rsid w:val="00560D97"/>
    <w:rsid w:val="00561923"/>
    <w:rsid w:val="0056392A"/>
    <w:rsid w:val="005646F4"/>
    <w:rsid w:val="005670E0"/>
    <w:rsid w:val="00571821"/>
    <w:rsid w:val="005719CE"/>
    <w:rsid w:val="005732B8"/>
    <w:rsid w:val="00574C0D"/>
    <w:rsid w:val="00574D79"/>
    <w:rsid w:val="00574F7B"/>
    <w:rsid w:val="00576586"/>
    <w:rsid w:val="00577082"/>
    <w:rsid w:val="00580A08"/>
    <w:rsid w:val="00581D39"/>
    <w:rsid w:val="00582B8E"/>
    <w:rsid w:val="00585F17"/>
    <w:rsid w:val="005861BF"/>
    <w:rsid w:val="00586A50"/>
    <w:rsid w:val="00587C27"/>
    <w:rsid w:val="005906EB"/>
    <w:rsid w:val="00591883"/>
    <w:rsid w:val="00591A7B"/>
    <w:rsid w:val="005920BE"/>
    <w:rsid w:val="00596366"/>
    <w:rsid w:val="00596DA7"/>
    <w:rsid w:val="005A04BB"/>
    <w:rsid w:val="005A1E56"/>
    <w:rsid w:val="005A272B"/>
    <w:rsid w:val="005A3617"/>
    <w:rsid w:val="005A4505"/>
    <w:rsid w:val="005B05F0"/>
    <w:rsid w:val="005B0C36"/>
    <w:rsid w:val="005B17F5"/>
    <w:rsid w:val="005B293D"/>
    <w:rsid w:val="005B2D30"/>
    <w:rsid w:val="005B5F46"/>
    <w:rsid w:val="005C1DE0"/>
    <w:rsid w:val="005C2A09"/>
    <w:rsid w:val="005C6C02"/>
    <w:rsid w:val="005D0A65"/>
    <w:rsid w:val="005D13FB"/>
    <w:rsid w:val="005D42B0"/>
    <w:rsid w:val="005D737B"/>
    <w:rsid w:val="005E1DAF"/>
    <w:rsid w:val="005E315F"/>
    <w:rsid w:val="005E3D69"/>
    <w:rsid w:val="005E79D3"/>
    <w:rsid w:val="005E7ABE"/>
    <w:rsid w:val="005E7B1D"/>
    <w:rsid w:val="005F0360"/>
    <w:rsid w:val="005F0BB0"/>
    <w:rsid w:val="005F16F3"/>
    <w:rsid w:val="005F5939"/>
    <w:rsid w:val="005F74D7"/>
    <w:rsid w:val="005F7955"/>
    <w:rsid w:val="00600022"/>
    <w:rsid w:val="00600B4E"/>
    <w:rsid w:val="00604626"/>
    <w:rsid w:val="00604C3B"/>
    <w:rsid w:val="006142CC"/>
    <w:rsid w:val="00614B5E"/>
    <w:rsid w:val="00614D3A"/>
    <w:rsid w:val="00620512"/>
    <w:rsid w:val="006217BF"/>
    <w:rsid w:val="0062507C"/>
    <w:rsid w:val="00625A60"/>
    <w:rsid w:val="00625FCD"/>
    <w:rsid w:val="006260D2"/>
    <w:rsid w:val="0062725A"/>
    <w:rsid w:val="006304F6"/>
    <w:rsid w:val="00630E34"/>
    <w:rsid w:val="006343C0"/>
    <w:rsid w:val="00635906"/>
    <w:rsid w:val="00637427"/>
    <w:rsid w:val="00641AAA"/>
    <w:rsid w:val="00643196"/>
    <w:rsid w:val="0064371F"/>
    <w:rsid w:val="00645687"/>
    <w:rsid w:val="006465F2"/>
    <w:rsid w:val="00646DD5"/>
    <w:rsid w:val="0064714E"/>
    <w:rsid w:val="006471E3"/>
    <w:rsid w:val="00647712"/>
    <w:rsid w:val="00652D92"/>
    <w:rsid w:val="00652EAE"/>
    <w:rsid w:val="00653453"/>
    <w:rsid w:val="00654705"/>
    <w:rsid w:val="00656919"/>
    <w:rsid w:val="00660EC5"/>
    <w:rsid w:val="00661165"/>
    <w:rsid w:val="006613DD"/>
    <w:rsid w:val="0066175B"/>
    <w:rsid w:val="006634DD"/>
    <w:rsid w:val="00663650"/>
    <w:rsid w:val="006660C2"/>
    <w:rsid w:val="00666795"/>
    <w:rsid w:val="0066734B"/>
    <w:rsid w:val="006708D5"/>
    <w:rsid w:val="0067190A"/>
    <w:rsid w:val="00675989"/>
    <w:rsid w:val="006759BC"/>
    <w:rsid w:val="00676C84"/>
    <w:rsid w:val="00676CC6"/>
    <w:rsid w:val="006774D6"/>
    <w:rsid w:val="00677728"/>
    <w:rsid w:val="00681A22"/>
    <w:rsid w:val="006846CA"/>
    <w:rsid w:val="00685460"/>
    <w:rsid w:val="00685688"/>
    <w:rsid w:val="00687BA3"/>
    <w:rsid w:val="00690A31"/>
    <w:rsid w:val="00690D0A"/>
    <w:rsid w:val="0069133D"/>
    <w:rsid w:val="00691B3B"/>
    <w:rsid w:val="006957EA"/>
    <w:rsid w:val="00695CC5"/>
    <w:rsid w:val="00696AB8"/>
    <w:rsid w:val="006A0090"/>
    <w:rsid w:val="006A1A08"/>
    <w:rsid w:val="006A2AA5"/>
    <w:rsid w:val="006A386F"/>
    <w:rsid w:val="006B20D2"/>
    <w:rsid w:val="006B4983"/>
    <w:rsid w:val="006B740B"/>
    <w:rsid w:val="006C0465"/>
    <w:rsid w:val="006C04E3"/>
    <w:rsid w:val="006C1F23"/>
    <w:rsid w:val="006C29F4"/>
    <w:rsid w:val="006C3735"/>
    <w:rsid w:val="006C4998"/>
    <w:rsid w:val="006D018E"/>
    <w:rsid w:val="006D50E5"/>
    <w:rsid w:val="006E0210"/>
    <w:rsid w:val="006E3253"/>
    <w:rsid w:val="006E377F"/>
    <w:rsid w:val="006E3958"/>
    <w:rsid w:val="006E4B89"/>
    <w:rsid w:val="006E586C"/>
    <w:rsid w:val="006E7602"/>
    <w:rsid w:val="006F23BA"/>
    <w:rsid w:val="006F2B40"/>
    <w:rsid w:val="006F4B0C"/>
    <w:rsid w:val="006F51A2"/>
    <w:rsid w:val="006F7487"/>
    <w:rsid w:val="00702064"/>
    <w:rsid w:val="00704160"/>
    <w:rsid w:val="00707D7C"/>
    <w:rsid w:val="0071099B"/>
    <w:rsid w:val="00711EEE"/>
    <w:rsid w:val="00714931"/>
    <w:rsid w:val="00714F34"/>
    <w:rsid w:val="007150BF"/>
    <w:rsid w:val="00715583"/>
    <w:rsid w:val="00715770"/>
    <w:rsid w:val="00715EFD"/>
    <w:rsid w:val="0072003C"/>
    <w:rsid w:val="00720204"/>
    <w:rsid w:val="00720A33"/>
    <w:rsid w:val="00723679"/>
    <w:rsid w:val="007236FD"/>
    <w:rsid w:val="00725121"/>
    <w:rsid w:val="007256EE"/>
    <w:rsid w:val="00726A0C"/>
    <w:rsid w:val="00727ED8"/>
    <w:rsid w:val="00730F1A"/>
    <w:rsid w:val="00732C42"/>
    <w:rsid w:val="00733170"/>
    <w:rsid w:val="007335C1"/>
    <w:rsid w:val="00733AA5"/>
    <w:rsid w:val="00737440"/>
    <w:rsid w:val="00737889"/>
    <w:rsid w:val="00737C48"/>
    <w:rsid w:val="00737E56"/>
    <w:rsid w:val="007403E9"/>
    <w:rsid w:val="007423A2"/>
    <w:rsid w:val="0074358B"/>
    <w:rsid w:val="007469C2"/>
    <w:rsid w:val="00746A02"/>
    <w:rsid w:val="00750F99"/>
    <w:rsid w:val="00751286"/>
    <w:rsid w:val="00751A72"/>
    <w:rsid w:val="007543F9"/>
    <w:rsid w:val="00755EDA"/>
    <w:rsid w:val="00760809"/>
    <w:rsid w:val="00760F03"/>
    <w:rsid w:val="007625F7"/>
    <w:rsid w:val="00763DC4"/>
    <w:rsid w:val="0076478E"/>
    <w:rsid w:val="00764CAA"/>
    <w:rsid w:val="00765EA9"/>
    <w:rsid w:val="00766951"/>
    <w:rsid w:val="00770E5E"/>
    <w:rsid w:val="00770F67"/>
    <w:rsid w:val="00772233"/>
    <w:rsid w:val="00772374"/>
    <w:rsid w:val="00772686"/>
    <w:rsid w:val="007727EC"/>
    <w:rsid w:val="00772D91"/>
    <w:rsid w:val="007744DA"/>
    <w:rsid w:val="00774B77"/>
    <w:rsid w:val="007753AB"/>
    <w:rsid w:val="007819E9"/>
    <w:rsid w:val="00785059"/>
    <w:rsid w:val="00785C4A"/>
    <w:rsid w:val="00790404"/>
    <w:rsid w:val="00792013"/>
    <w:rsid w:val="00792422"/>
    <w:rsid w:val="0079309F"/>
    <w:rsid w:val="0079348B"/>
    <w:rsid w:val="007973EC"/>
    <w:rsid w:val="00797B4A"/>
    <w:rsid w:val="007A0D94"/>
    <w:rsid w:val="007A5AA8"/>
    <w:rsid w:val="007A7FEF"/>
    <w:rsid w:val="007B22A8"/>
    <w:rsid w:val="007B236A"/>
    <w:rsid w:val="007B2A90"/>
    <w:rsid w:val="007B2C12"/>
    <w:rsid w:val="007B2F83"/>
    <w:rsid w:val="007B406C"/>
    <w:rsid w:val="007B5FCB"/>
    <w:rsid w:val="007B7063"/>
    <w:rsid w:val="007B76AD"/>
    <w:rsid w:val="007C0DA9"/>
    <w:rsid w:val="007C1968"/>
    <w:rsid w:val="007C2154"/>
    <w:rsid w:val="007C4963"/>
    <w:rsid w:val="007C6333"/>
    <w:rsid w:val="007C7F63"/>
    <w:rsid w:val="007D02E8"/>
    <w:rsid w:val="007D0714"/>
    <w:rsid w:val="007D35E1"/>
    <w:rsid w:val="007D4AEE"/>
    <w:rsid w:val="007E437D"/>
    <w:rsid w:val="007E4845"/>
    <w:rsid w:val="007E4DBF"/>
    <w:rsid w:val="007E5508"/>
    <w:rsid w:val="007E70FE"/>
    <w:rsid w:val="007E7863"/>
    <w:rsid w:val="007F13CC"/>
    <w:rsid w:val="007F33F2"/>
    <w:rsid w:val="007F4228"/>
    <w:rsid w:val="007F4278"/>
    <w:rsid w:val="007F475F"/>
    <w:rsid w:val="007F4ED7"/>
    <w:rsid w:val="007F637E"/>
    <w:rsid w:val="007F746B"/>
    <w:rsid w:val="008002E4"/>
    <w:rsid w:val="00800F15"/>
    <w:rsid w:val="00803197"/>
    <w:rsid w:val="00803D84"/>
    <w:rsid w:val="00806764"/>
    <w:rsid w:val="00807CCF"/>
    <w:rsid w:val="00811AD2"/>
    <w:rsid w:val="00815279"/>
    <w:rsid w:val="00815935"/>
    <w:rsid w:val="00816069"/>
    <w:rsid w:val="008173C1"/>
    <w:rsid w:val="008223D3"/>
    <w:rsid w:val="0082544E"/>
    <w:rsid w:val="008305B6"/>
    <w:rsid w:val="008306D6"/>
    <w:rsid w:val="00833A90"/>
    <w:rsid w:val="008361A1"/>
    <w:rsid w:val="0083790E"/>
    <w:rsid w:val="00840374"/>
    <w:rsid w:val="00843578"/>
    <w:rsid w:val="008460FB"/>
    <w:rsid w:val="008525C1"/>
    <w:rsid w:val="00852C3C"/>
    <w:rsid w:val="00854696"/>
    <w:rsid w:val="00860D61"/>
    <w:rsid w:val="0086123F"/>
    <w:rsid w:val="008613FF"/>
    <w:rsid w:val="008633F5"/>
    <w:rsid w:val="0086580D"/>
    <w:rsid w:val="008660B3"/>
    <w:rsid w:val="00866235"/>
    <w:rsid w:val="00870189"/>
    <w:rsid w:val="00871DBF"/>
    <w:rsid w:val="00871E35"/>
    <w:rsid w:val="00875DA4"/>
    <w:rsid w:val="008773F6"/>
    <w:rsid w:val="00877D13"/>
    <w:rsid w:val="0088090F"/>
    <w:rsid w:val="00882638"/>
    <w:rsid w:val="0088317C"/>
    <w:rsid w:val="008860A7"/>
    <w:rsid w:val="008861AB"/>
    <w:rsid w:val="008869DD"/>
    <w:rsid w:val="00891A8E"/>
    <w:rsid w:val="0089368F"/>
    <w:rsid w:val="0089654E"/>
    <w:rsid w:val="008A0175"/>
    <w:rsid w:val="008A045A"/>
    <w:rsid w:val="008A49F4"/>
    <w:rsid w:val="008B0D4C"/>
    <w:rsid w:val="008B7D49"/>
    <w:rsid w:val="008B7DE0"/>
    <w:rsid w:val="008C09F7"/>
    <w:rsid w:val="008C767A"/>
    <w:rsid w:val="008D1A76"/>
    <w:rsid w:val="008D2A29"/>
    <w:rsid w:val="008D2EA4"/>
    <w:rsid w:val="008D314F"/>
    <w:rsid w:val="008D42A6"/>
    <w:rsid w:val="008D7AA4"/>
    <w:rsid w:val="008D7B7A"/>
    <w:rsid w:val="008E1069"/>
    <w:rsid w:val="008E29BF"/>
    <w:rsid w:val="008E3406"/>
    <w:rsid w:val="008E4333"/>
    <w:rsid w:val="008E5C05"/>
    <w:rsid w:val="008E6A63"/>
    <w:rsid w:val="008F1173"/>
    <w:rsid w:val="008F473B"/>
    <w:rsid w:val="008F5082"/>
    <w:rsid w:val="008F5C71"/>
    <w:rsid w:val="008F6767"/>
    <w:rsid w:val="008F7460"/>
    <w:rsid w:val="008F7DF6"/>
    <w:rsid w:val="009049BC"/>
    <w:rsid w:val="00906EC7"/>
    <w:rsid w:val="00906FF2"/>
    <w:rsid w:val="00910C52"/>
    <w:rsid w:val="00915FE6"/>
    <w:rsid w:val="00920A9C"/>
    <w:rsid w:val="00922E6D"/>
    <w:rsid w:val="009251B5"/>
    <w:rsid w:val="00925524"/>
    <w:rsid w:val="009265A6"/>
    <w:rsid w:val="009307DB"/>
    <w:rsid w:val="00931401"/>
    <w:rsid w:val="009371FA"/>
    <w:rsid w:val="00941BBB"/>
    <w:rsid w:val="009438CD"/>
    <w:rsid w:val="00943D4C"/>
    <w:rsid w:val="00944BD7"/>
    <w:rsid w:val="009450F0"/>
    <w:rsid w:val="0094602C"/>
    <w:rsid w:val="0094681B"/>
    <w:rsid w:val="0094733A"/>
    <w:rsid w:val="009476BF"/>
    <w:rsid w:val="00952A06"/>
    <w:rsid w:val="009534C3"/>
    <w:rsid w:val="009539B4"/>
    <w:rsid w:val="00953F00"/>
    <w:rsid w:val="0095463B"/>
    <w:rsid w:val="009556F8"/>
    <w:rsid w:val="009559E9"/>
    <w:rsid w:val="00955C9D"/>
    <w:rsid w:val="00955DB5"/>
    <w:rsid w:val="009560EC"/>
    <w:rsid w:val="00956362"/>
    <w:rsid w:val="00956D0F"/>
    <w:rsid w:val="00956E54"/>
    <w:rsid w:val="009572BE"/>
    <w:rsid w:val="00960BE9"/>
    <w:rsid w:val="00961106"/>
    <w:rsid w:val="009621F2"/>
    <w:rsid w:val="0096372B"/>
    <w:rsid w:val="00963F4B"/>
    <w:rsid w:val="0096469F"/>
    <w:rsid w:val="00966314"/>
    <w:rsid w:val="0096679A"/>
    <w:rsid w:val="00970201"/>
    <w:rsid w:val="009702D8"/>
    <w:rsid w:val="009711B0"/>
    <w:rsid w:val="009748F1"/>
    <w:rsid w:val="00974F25"/>
    <w:rsid w:val="00977042"/>
    <w:rsid w:val="009778D1"/>
    <w:rsid w:val="00977B9D"/>
    <w:rsid w:val="00981B49"/>
    <w:rsid w:val="009841D1"/>
    <w:rsid w:val="009879CB"/>
    <w:rsid w:val="00990233"/>
    <w:rsid w:val="00990915"/>
    <w:rsid w:val="009926F5"/>
    <w:rsid w:val="00994E78"/>
    <w:rsid w:val="00995DF0"/>
    <w:rsid w:val="00997505"/>
    <w:rsid w:val="009A0A84"/>
    <w:rsid w:val="009A118B"/>
    <w:rsid w:val="009A1835"/>
    <w:rsid w:val="009A2251"/>
    <w:rsid w:val="009A4136"/>
    <w:rsid w:val="009A4641"/>
    <w:rsid w:val="009A4B15"/>
    <w:rsid w:val="009A5AD6"/>
    <w:rsid w:val="009B29D0"/>
    <w:rsid w:val="009B2DC7"/>
    <w:rsid w:val="009B3E38"/>
    <w:rsid w:val="009B4CD9"/>
    <w:rsid w:val="009B561F"/>
    <w:rsid w:val="009B5A2E"/>
    <w:rsid w:val="009B5D97"/>
    <w:rsid w:val="009B69A6"/>
    <w:rsid w:val="009C14E8"/>
    <w:rsid w:val="009C22D6"/>
    <w:rsid w:val="009C3461"/>
    <w:rsid w:val="009C3EAD"/>
    <w:rsid w:val="009C43FA"/>
    <w:rsid w:val="009C44A6"/>
    <w:rsid w:val="009C5809"/>
    <w:rsid w:val="009C599A"/>
    <w:rsid w:val="009C5EDF"/>
    <w:rsid w:val="009D21AA"/>
    <w:rsid w:val="009D5BFD"/>
    <w:rsid w:val="009D7AA5"/>
    <w:rsid w:val="009E044E"/>
    <w:rsid w:val="009E409B"/>
    <w:rsid w:val="009E4CDC"/>
    <w:rsid w:val="009E604F"/>
    <w:rsid w:val="009E768B"/>
    <w:rsid w:val="009F055B"/>
    <w:rsid w:val="009F10DE"/>
    <w:rsid w:val="009F35D7"/>
    <w:rsid w:val="009F3C73"/>
    <w:rsid w:val="009F465E"/>
    <w:rsid w:val="009F5506"/>
    <w:rsid w:val="009F6880"/>
    <w:rsid w:val="00A016BA"/>
    <w:rsid w:val="00A023C4"/>
    <w:rsid w:val="00A02BFF"/>
    <w:rsid w:val="00A04030"/>
    <w:rsid w:val="00A0547F"/>
    <w:rsid w:val="00A074CE"/>
    <w:rsid w:val="00A10AE8"/>
    <w:rsid w:val="00A10BD8"/>
    <w:rsid w:val="00A11A81"/>
    <w:rsid w:val="00A11B91"/>
    <w:rsid w:val="00A13140"/>
    <w:rsid w:val="00A14007"/>
    <w:rsid w:val="00A16813"/>
    <w:rsid w:val="00A1792C"/>
    <w:rsid w:val="00A17952"/>
    <w:rsid w:val="00A2163B"/>
    <w:rsid w:val="00A240FE"/>
    <w:rsid w:val="00A244E9"/>
    <w:rsid w:val="00A25645"/>
    <w:rsid w:val="00A30FD3"/>
    <w:rsid w:val="00A31BC7"/>
    <w:rsid w:val="00A3326C"/>
    <w:rsid w:val="00A344FF"/>
    <w:rsid w:val="00A34A99"/>
    <w:rsid w:val="00A35FAB"/>
    <w:rsid w:val="00A360AE"/>
    <w:rsid w:val="00A36D28"/>
    <w:rsid w:val="00A4291A"/>
    <w:rsid w:val="00A43C4B"/>
    <w:rsid w:val="00A43C91"/>
    <w:rsid w:val="00A4578B"/>
    <w:rsid w:val="00A46E9C"/>
    <w:rsid w:val="00A502A9"/>
    <w:rsid w:val="00A50919"/>
    <w:rsid w:val="00A51218"/>
    <w:rsid w:val="00A51DF9"/>
    <w:rsid w:val="00A52108"/>
    <w:rsid w:val="00A54EA3"/>
    <w:rsid w:val="00A57E50"/>
    <w:rsid w:val="00A624CA"/>
    <w:rsid w:val="00A62BBA"/>
    <w:rsid w:val="00A6467A"/>
    <w:rsid w:val="00A66AD3"/>
    <w:rsid w:val="00A743B0"/>
    <w:rsid w:val="00A76165"/>
    <w:rsid w:val="00A774C4"/>
    <w:rsid w:val="00A77BE7"/>
    <w:rsid w:val="00A80C86"/>
    <w:rsid w:val="00A80E7E"/>
    <w:rsid w:val="00A8101E"/>
    <w:rsid w:val="00A81870"/>
    <w:rsid w:val="00A85457"/>
    <w:rsid w:val="00A87050"/>
    <w:rsid w:val="00A911A5"/>
    <w:rsid w:val="00A920D3"/>
    <w:rsid w:val="00A9310C"/>
    <w:rsid w:val="00A94160"/>
    <w:rsid w:val="00A96F51"/>
    <w:rsid w:val="00AA02BB"/>
    <w:rsid w:val="00AA0F30"/>
    <w:rsid w:val="00AA2799"/>
    <w:rsid w:val="00AA4397"/>
    <w:rsid w:val="00AB10C9"/>
    <w:rsid w:val="00AB2A0B"/>
    <w:rsid w:val="00AB2CB7"/>
    <w:rsid w:val="00AB4BF1"/>
    <w:rsid w:val="00AC0391"/>
    <w:rsid w:val="00AC11CC"/>
    <w:rsid w:val="00AC1205"/>
    <w:rsid w:val="00AC166C"/>
    <w:rsid w:val="00AC3B78"/>
    <w:rsid w:val="00AC3CDB"/>
    <w:rsid w:val="00AC5191"/>
    <w:rsid w:val="00AC5837"/>
    <w:rsid w:val="00AC60BB"/>
    <w:rsid w:val="00AC69A0"/>
    <w:rsid w:val="00AC6F0D"/>
    <w:rsid w:val="00AD2C98"/>
    <w:rsid w:val="00AD60AA"/>
    <w:rsid w:val="00AE06EF"/>
    <w:rsid w:val="00AE33EB"/>
    <w:rsid w:val="00AE3481"/>
    <w:rsid w:val="00AE6F3B"/>
    <w:rsid w:val="00AE70A2"/>
    <w:rsid w:val="00AF03C1"/>
    <w:rsid w:val="00AF121E"/>
    <w:rsid w:val="00AF23AE"/>
    <w:rsid w:val="00AF2B83"/>
    <w:rsid w:val="00AF497B"/>
    <w:rsid w:val="00AF57B1"/>
    <w:rsid w:val="00AF6473"/>
    <w:rsid w:val="00AF765A"/>
    <w:rsid w:val="00B01780"/>
    <w:rsid w:val="00B02ABE"/>
    <w:rsid w:val="00B07768"/>
    <w:rsid w:val="00B11942"/>
    <w:rsid w:val="00B1418C"/>
    <w:rsid w:val="00B154A6"/>
    <w:rsid w:val="00B160EE"/>
    <w:rsid w:val="00B175E9"/>
    <w:rsid w:val="00B21269"/>
    <w:rsid w:val="00B257A7"/>
    <w:rsid w:val="00B26F67"/>
    <w:rsid w:val="00B27213"/>
    <w:rsid w:val="00B3071D"/>
    <w:rsid w:val="00B30FB0"/>
    <w:rsid w:val="00B31287"/>
    <w:rsid w:val="00B32E5C"/>
    <w:rsid w:val="00B34AF8"/>
    <w:rsid w:val="00B40FB9"/>
    <w:rsid w:val="00B428A9"/>
    <w:rsid w:val="00B42C0F"/>
    <w:rsid w:val="00B44748"/>
    <w:rsid w:val="00B47391"/>
    <w:rsid w:val="00B476B5"/>
    <w:rsid w:val="00B51065"/>
    <w:rsid w:val="00B51B89"/>
    <w:rsid w:val="00B51BA1"/>
    <w:rsid w:val="00B55698"/>
    <w:rsid w:val="00B55BE9"/>
    <w:rsid w:val="00B62569"/>
    <w:rsid w:val="00B6557E"/>
    <w:rsid w:val="00B658AE"/>
    <w:rsid w:val="00B703E8"/>
    <w:rsid w:val="00B70ACE"/>
    <w:rsid w:val="00B718D3"/>
    <w:rsid w:val="00B71B36"/>
    <w:rsid w:val="00B72A0A"/>
    <w:rsid w:val="00B7317A"/>
    <w:rsid w:val="00B73D7B"/>
    <w:rsid w:val="00B74DDB"/>
    <w:rsid w:val="00B75239"/>
    <w:rsid w:val="00B76E2D"/>
    <w:rsid w:val="00B83C30"/>
    <w:rsid w:val="00B85BED"/>
    <w:rsid w:val="00B86381"/>
    <w:rsid w:val="00B866EC"/>
    <w:rsid w:val="00B9177F"/>
    <w:rsid w:val="00B91F70"/>
    <w:rsid w:val="00B93D0F"/>
    <w:rsid w:val="00B9422D"/>
    <w:rsid w:val="00B943D1"/>
    <w:rsid w:val="00BA0018"/>
    <w:rsid w:val="00BA0332"/>
    <w:rsid w:val="00BA56EF"/>
    <w:rsid w:val="00BA6000"/>
    <w:rsid w:val="00BA6655"/>
    <w:rsid w:val="00BA6AA5"/>
    <w:rsid w:val="00BA72F2"/>
    <w:rsid w:val="00BB0589"/>
    <w:rsid w:val="00BB575F"/>
    <w:rsid w:val="00BB636F"/>
    <w:rsid w:val="00BC1352"/>
    <w:rsid w:val="00BC1C77"/>
    <w:rsid w:val="00BC2EFA"/>
    <w:rsid w:val="00BC32E0"/>
    <w:rsid w:val="00BC4647"/>
    <w:rsid w:val="00BC4FB7"/>
    <w:rsid w:val="00BC787B"/>
    <w:rsid w:val="00BD22EF"/>
    <w:rsid w:val="00BD32CE"/>
    <w:rsid w:val="00BD4565"/>
    <w:rsid w:val="00BD4C1E"/>
    <w:rsid w:val="00BD62F5"/>
    <w:rsid w:val="00BD6B9A"/>
    <w:rsid w:val="00BE007E"/>
    <w:rsid w:val="00BE028D"/>
    <w:rsid w:val="00BE0590"/>
    <w:rsid w:val="00BE0F56"/>
    <w:rsid w:val="00BE2F37"/>
    <w:rsid w:val="00BE33CD"/>
    <w:rsid w:val="00BE5A86"/>
    <w:rsid w:val="00BE5DC1"/>
    <w:rsid w:val="00BE7092"/>
    <w:rsid w:val="00BF09E0"/>
    <w:rsid w:val="00BF22F7"/>
    <w:rsid w:val="00BF235E"/>
    <w:rsid w:val="00BF6802"/>
    <w:rsid w:val="00BF79C6"/>
    <w:rsid w:val="00C021CC"/>
    <w:rsid w:val="00C04E85"/>
    <w:rsid w:val="00C0684F"/>
    <w:rsid w:val="00C07FCE"/>
    <w:rsid w:val="00C110FC"/>
    <w:rsid w:val="00C11CD7"/>
    <w:rsid w:val="00C13111"/>
    <w:rsid w:val="00C134F6"/>
    <w:rsid w:val="00C139A1"/>
    <w:rsid w:val="00C1445F"/>
    <w:rsid w:val="00C150A9"/>
    <w:rsid w:val="00C17AFA"/>
    <w:rsid w:val="00C24CBF"/>
    <w:rsid w:val="00C25A58"/>
    <w:rsid w:val="00C26424"/>
    <w:rsid w:val="00C26C7E"/>
    <w:rsid w:val="00C2774F"/>
    <w:rsid w:val="00C30B8B"/>
    <w:rsid w:val="00C30FE8"/>
    <w:rsid w:val="00C31C36"/>
    <w:rsid w:val="00C32825"/>
    <w:rsid w:val="00C329CB"/>
    <w:rsid w:val="00C338A4"/>
    <w:rsid w:val="00C33F61"/>
    <w:rsid w:val="00C343D6"/>
    <w:rsid w:val="00C35428"/>
    <w:rsid w:val="00C361F4"/>
    <w:rsid w:val="00C405FA"/>
    <w:rsid w:val="00C43EF1"/>
    <w:rsid w:val="00C44199"/>
    <w:rsid w:val="00C4535E"/>
    <w:rsid w:val="00C50CD8"/>
    <w:rsid w:val="00C51100"/>
    <w:rsid w:val="00C51507"/>
    <w:rsid w:val="00C5208D"/>
    <w:rsid w:val="00C528C1"/>
    <w:rsid w:val="00C5346E"/>
    <w:rsid w:val="00C53CCC"/>
    <w:rsid w:val="00C55390"/>
    <w:rsid w:val="00C56DC3"/>
    <w:rsid w:val="00C60F05"/>
    <w:rsid w:val="00C620E8"/>
    <w:rsid w:val="00C65A27"/>
    <w:rsid w:val="00C661ED"/>
    <w:rsid w:val="00C669CD"/>
    <w:rsid w:val="00C67E00"/>
    <w:rsid w:val="00C70F7C"/>
    <w:rsid w:val="00C71101"/>
    <w:rsid w:val="00C71F0F"/>
    <w:rsid w:val="00C735A7"/>
    <w:rsid w:val="00C746FC"/>
    <w:rsid w:val="00C74FA1"/>
    <w:rsid w:val="00C75E0B"/>
    <w:rsid w:val="00C75F02"/>
    <w:rsid w:val="00C76664"/>
    <w:rsid w:val="00C76E1D"/>
    <w:rsid w:val="00C80D7E"/>
    <w:rsid w:val="00C80E42"/>
    <w:rsid w:val="00C80EA3"/>
    <w:rsid w:val="00C86042"/>
    <w:rsid w:val="00C86484"/>
    <w:rsid w:val="00C871EE"/>
    <w:rsid w:val="00C87E07"/>
    <w:rsid w:val="00C90C24"/>
    <w:rsid w:val="00C91584"/>
    <w:rsid w:val="00C92525"/>
    <w:rsid w:val="00C93C5E"/>
    <w:rsid w:val="00CA14DB"/>
    <w:rsid w:val="00CA3621"/>
    <w:rsid w:val="00CA3DBC"/>
    <w:rsid w:val="00CB1991"/>
    <w:rsid w:val="00CB31C5"/>
    <w:rsid w:val="00CB4805"/>
    <w:rsid w:val="00CB6A90"/>
    <w:rsid w:val="00CB6BE2"/>
    <w:rsid w:val="00CC027D"/>
    <w:rsid w:val="00CC1B04"/>
    <w:rsid w:val="00CC34E6"/>
    <w:rsid w:val="00CC3575"/>
    <w:rsid w:val="00CC3BAD"/>
    <w:rsid w:val="00CC6D57"/>
    <w:rsid w:val="00CC7CCA"/>
    <w:rsid w:val="00CD6DD9"/>
    <w:rsid w:val="00CE01C7"/>
    <w:rsid w:val="00CE3081"/>
    <w:rsid w:val="00CE53A0"/>
    <w:rsid w:val="00CE672D"/>
    <w:rsid w:val="00CF079A"/>
    <w:rsid w:val="00CF1A3F"/>
    <w:rsid w:val="00CF2A2B"/>
    <w:rsid w:val="00CF3889"/>
    <w:rsid w:val="00CF3C33"/>
    <w:rsid w:val="00CF49DD"/>
    <w:rsid w:val="00CF736A"/>
    <w:rsid w:val="00D000A3"/>
    <w:rsid w:val="00D01C16"/>
    <w:rsid w:val="00D022DD"/>
    <w:rsid w:val="00D02830"/>
    <w:rsid w:val="00D0290D"/>
    <w:rsid w:val="00D13428"/>
    <w:rsid w:val="00D136D2"/>
    <w:rsid w:val="00D145AD"/>
    <w:rsid w:val="00D157D4"/>
    <w:rsid w:val="00D1796B"/>
    <w:rsid w:val="00D225CB"/>
    <w:rsid w:val="00D231BD"/>
    <w:rsid w:val="00D23558"/>
    <w:rsid w:val="00D24B31"/>
    <w:rsid w:val="00D25EE4"/>
    <w:rsid w:val="00D27B20"/>
    <w:rsid w:val="00D3043A"/>
    <w:rsid w:val="00D31FA9"/>
    <w:rsid w:val="00D31FBE"/>
    <w:rsid w:val="00D338AC"/>
    <w:rsid w:val="00D344C6"/>
    <w:rsid w:val="00D34804"/>
    <w:rsid w:val="00D35493"/>
    <w:rsid w:val="00D36434"/>
    <w:rsid w:val="00D42729"/>
    <w:rsid w:val="00D42A0C"/>
    <w:rsid w:val="00D441C0"/>
    <w:rsid w:val="00D510F1"/>
    <w:rsid w:val="00D51164"/>
    <w:rsid w:val="00D5282F"/>
    <w:rsid w:val="00D556E9"/>
    <w:rsid w:val="00D5628D"/>
    <w:rsid w:val="00D57299"/>
    <w:rsid w:val="00D57828"/>
    <w:rsid w:val="00D604F5"/>
    <w:rsid w:val="00D60B22"/>
    <w:rsid w:val="00D62632"/>
    <w:rsid w:val="00D62992"/>
    <w:rsid w:val="00D63C9D"/>
    <w:rsid w:val="00D67A5A"/>
    <w:rsid w:val="00D71045"/>
    <w:rsid w:val="00D716FC"/>
    <w:rsid w:val="00D72741"/>
    <w:rsid w:val="00D736BF"/>
    <w:rsid w:val="00D74327"/>
    <w:rsid w:val="00D75752"/>
    <w:rsid w:val="00D75BEB"/>
    <w:rsid w:val="00D76F4D"/>
    <w:rsid w:val="00D81312"/>
    <w:rsid w:val="00D83BD5"/>
    <w:rsid w:val="00D87C09"/>
    <w:rsid w:val="00D9012C"/>
    <w:rsid w:val="00D902F8"/>
    <w:rsid w:val="00D9063E"/>
    <w:rsid w:val="00D90D49"/>
    <w:rsid w:val="00D918DC"/>
    <w:rsid w:val="00D92669"/>
    <w:rsid w:val="00D93832"/>
    <w:rsid w:val="00D93FA0"/>
    <w:rsid w:val="00D94573"/>
    <w:rsid w:val="00D957A8"/>
    <w:rsid w:val="00D972BF"/>
    <w:rsid w:val="00D9767B"/>
    <w:rsid w:val="00DA06D2"/>
    <w:rsid w:val="00DA2951"/>
    <w:rsid w:val="00DA38F7"/>
    <w:rsid w:val="00DA4EF5"/>
    <w:rsid w:val="00DA5BA4"/>
    <w:rsid w:val="00DA6271"/>
    <w:rsid w:val="00DA718A"/>
    <w:rsid w:val="00DB0F28"/>
    <w:rsid w:val="00DB169A"/>
    <w:rsid w:val="00DB323B"/>
    <w:rsid w:val="00DB3760"/>
    <w:rsid w:val="00DB512F"/>
    <w:rsid w:val="00DB7179"/>
    <w:rsid w:val="00DB769D"/>
    <w:rsid w:val="00DC2212"/>
    <w:rsid w:val="00DC2619"/>
    <w:rsid w:val="00DC3709"/>
    <w:rsid w:val="00DC3D01"/>
    <w:rsid w:val="00DC59CB"/>
    <w:rsid w:val="00DC7C54"/>
    <w:rsid w:val="00DD2061"/>
    <w:rsid w:val="00DD277C"/>
    <w:rsid w:val="00DD2E71"/>
    <w:rsid w:val="00DD319E"/>
    <w:rsid w:val="00DD3C74"/>
    <w:rsid w:val="00DD465C"/>
    <w:rsid w:val="00DD66E2"/>
    <w:rsid w:val="00DE3C7B"/>
    <w:rsid w:val="00DE5F6E"/>
    <w:rsid w:val="00DE7673"/>
    <w:rsid w:val="00DF0BD2"/>
    <w:rsid w:val="00DF1189"/>
    <w:rsid w:val="00DF12F2"/>
    <w:rsid w:val="00DF1A13"/>
    <w:rsid w:val="00DF427F"/>
    <w:rsid w:val="00DF727E"/>
    <w:rsid w:val="00E008ED"/>
    <w:rsid w:val="00E01352"/>
    <w:rsid w:val="00E02437"/>
    <w:rsid w:val="00E0294D"/>
    <w:rsid w:val="00E0412B"/>
    <w:rsid w:val="00E04207"/>
    <w:rsid w:val="00E04CA7"/>
    <w:rsid w:val="00E05214"/>
    <w:rsid w:val="00E06229"/>
    <w:rsid w:val="00E06936"/>
    <w:rsid w:val="00E122CA"/>
    <w:rsid w:val="00E127DC"/>
    <w:rsid w:val="00E12C00"/>
    <w:rsid w:val="00E155D7"/>
    <w:rsid w:val="00E1581E"/>
    <w:rsid w:val="00E1661C"/>
    <w:rsid w:val="00E16C51"/>
    <w:rsid w:val="00E20910"/>
    <w:rsid w:val="00E209C0"/>
    <w:rsid w:val="00E232AB"/>
    <w:rsid w:val="00E242DC"/>
    <w:rsid w:val="00E26410"/>
    <w:rsid w:val="00E27FE9"/>
    <w:rsid w:val="00E32170"/>
    <w:rsid w:val="00E32450"/>
    <w:rsid w:val="00E35036"/>
    <w:rsid w:val="00E35691"/>
    <w:rsid w:val="00E37393"/>
    <w:rsid w:val="00E40079"/>
    <w:rsid w:val="00E40BB1"/>
    <w:rsid w:val="00E448D3"/>
    <w:rsid w:val="00E46E8B"/>
    <w:rsid w:val="00E500BB"/>
    <w:rsid w:val="00E50306"/>
    <w:rsid w:val="00E512BA"/>
    <w:rsid w:val="00E534AC"/>
    <w:rsid w:val="00E57286"/>
    <w:rsid w:val="00E60C6B"/>
    <w:rsid w:val="00E6289F"/>
    <w:rsid w:val="00E66715"/>
    <w:rsid w:val="00E667BD"/>
    <w:rsid w:val="00E70F4E"/>
    <w:rsid w:val="00E71308"/>
    <w:rsid w:val="00E71932"/>
    <w:rsid w:val="00E7481F"/>
    <w:rsid w:val="00E74C7A"/>
    <w:rsid w:val="00E758EE"/>
    <w:rsid w:val="00E770B7"/>
    <w:rsid w:val="00E80239"/>
    <w:rsid w:val="00E80E04"/>
    <w:rsid w:val="00E82174"/>
    <w:rsid w:val="00E84B3F"/>
    <w:rsid w:val="00E860CB"/>
    <w:rsid w:val="00E866B1"/>
    <w:rsid w:val="00E86738"/>
    <w:rsid w:val="00E9230D"/>
    <w:rsid w:val="00E929F9"/>
    <w:rsid w:val="00E93D6A"/>
    <w:rsid w:val="00E94C34"/>
    <w:rsid w:val="00E95CE8"/>
    <w:rsid w:val="00E96365"/>
    <w:rsid w:val="00E97235"/>
    <w:rsid w:val="00E97E61"/>
    <w:rsid w:val="00EA09F2"/>
    <w:rsid w:val="00EA0FD3"/>
    <w:rsid w:val="00EA37C7"/>
    <w:rsid w:val="00EA4410"/>
    <w:rsid w:val="00EB01B8"/>
    <w:rsid w:val="00EB037D"/>
    <w:rsid w:val="00EB1187"/>
    <w:rsid w:val="00EB1A4B"/>
    <w:rsid w:val="00EB1AEE"/>
    <w:rsid w:val="00EB445D"/>
    <w:rsid w:val="00EB474B"/>
    <w:rsid w:val="00EB5885"/>
    <w:rsid w:val="00EB617A"/>
    <w:rsid w:val="00EB62FD"/>
    <w:rsid w:val="00EB7B69"/>
    <w:rsid w:val="00EC0611"/>
    <w:rsid w:val="00EC1FA6"/>
    <w:rsid w:val="00EC248D"/>
    <w:rsid w:val="00EC274C"/>
    <w:rsid w:val="00EC36E3"/>
    <w:rsid w:val="00EC3A9F"/>
    <w:rsid w:val="00EC6041"/>
    <w:rsid w:val="00EC7355"/>
    <w:rsid w:val="00EC7F25"/>
    <w:rsid w:val="00ED09F6"/>
    <w:rsid w:val="00ED18C0"/>
    <w:rsid w:val="00ED1E0D"/>
    <w:rsid w:val="00ED2D66"/>
    <w:rsid w:val="00ED3043"/>
    <w:rsid w:val="00ED52B2"/>
    <w:rsid w:val="00ED6F23"/>
    <w:rsid w:val="00ED7EB0"/>
    <w:rsid w:val="00EE000E"/>
    <w:rsid w:val="00EE3861"/>
    <w:rsid w:val="00EE38C4"/>
    <w:rsid w:val="00EE49C4"/>
    <w:rsid w:val="00EE5639"/>
    <w:rsid w:val="00EE673A"/>
    <w:rsid w:val="00EF04BF"/>
    <w:rsid w:val="00EF4BA9"/>
    <w:rsid w:val="00EF60CB"/>
    <w:rsid w:val="00EF649F"/>
    <w:rsid w:val="00EF6CFB"/>
    <w:rsid w:val="00F02028"/>
    <w:rsid w:val="00F044FA"/>
    <w:rsid w:val="00F051E6"/>
    <w:rsid w:val="00F11A14"/>
    <w:rsid w:val="00F12DDF"/>
    <w:rsid w:val="00F1371E"/>
    <w:rsid w:val="00F141A4"/>
    <w:rsid w:val="00F171C4"/>
    <w:rsid w:val="00F177E1"/>
    <w:rsid w:val="00F20109"/>
    <w:rsid w:val="00F2122D"/>
    <w:rsid w:val="00F24741"/>
    <w:rsid w:val="00F26D88"/>
    <w:rsid w:val="00F26EDB"/>
    <w:rsid w:val="00F26FF3"/>
    <w:rsid w:val="00F27B05"/>
    <w:rsid w:val="00F30864"/>
    <w:rsid w:val="00F3254D"/>
    <w:rsid w:val="00F33D3B"/>
    <w:rsid w:val="00F34ECE"/>
    <w:rsid w:val="00F40196"/>
    <w:rsid w:val="00F4091E"/>
    <w:rsid w:val="00F41386"/>
    <w:rsid w:val="00F42C73"/>
    <w:rsid w:val="00F46E30"/>
    <w:rsid w:val="00F4751C"/>
    <w:rsid w:val="00F51090"/>
    <w:rsid w:val="00F52D64"/>
    <w:rsid w:val="00F53B89"/>
    <w:rsid w:val="00F547BA"/>
    <w:rsid w:val="00F6013F"/>
    <w:rsid w:val="00F6059C"/>
    <w:rsid w:val="00F62BE6"/>
    <w:rsid w:val="00F642AC"/>
    <w:rsid w:val="00F64C6F"/>
    <w:rsid w:val="00F651D1"/>
    <w:rsid w:val="00F654FC"/>
    <w:rsid w:val="00F678E3"/>
    <w:rsid w:val="00F67EB6"/>
    <w:rsid w:val="00F72B11"/>
    <w:rsid w:val="00F7322F"/>
    <w:rsid w:val="00F75631"/>
    <w:rsid w:val="00F8029E"/>
    <w:rsid w:val="00F82638"/>
    <w:rsid w:val="00F8272A"/>
    <w:rsid w:val="00F82B19"/>
    <w:rsid w:val="00F82F01"/>
    <w:rsid w:val="00F83C54"/>
    <w:rsid w:val="00F85A89"/>
    <w:rsid w:val="00F9028F"/>
    <w:rsid w:val="00F916CA"/>
    <w:rsid w:val="00F92531"/>
    <w:rsid w:val="00F95F4E"/>
    <w:rsid w:val="00F96BD2"/>
    <w:rsid w:val="00F970CD"/>
    <w:rsid w:val="00F97155"/>
    <w:rsid w:val="00FA0B65"/>
    <w:rsid w:val="00FA2A51"/>
    <w:rsid w:val="00FA33A4"/>
    <w:rsid w:val="00FA40C0"/>
    <w:rsid w:val="00FA4AB7"/>
    <w:rsid w:val="00FA59E8"/>
    <w:rsid w:val="00FA5B13"/>
    <w:rsid w:val="00FA5BCC"/>
    <w:rsid w:val="00FA7109"/>
    <w:rsid w:val="00FB1DBF"/>
    <w:rsid w:val="00FB2C7F"/>
    <w:rsid w:val="00FC0535"/>
    <w:rsid w:val="00FC169D"/>
    <w:rsid w:val="00FC337E"/>
    <w:rsid w:val="00FC4278"/>
    <w:rsid w:val="00FC509A"/>
    <w:rsid w:val="00FC7466"/>
    <w:rsid w:val="00FC7F34"/>
    <w:rsid w:val="00FD324B"/>
    <w:rsid w:val="00FD4B4D"/>
    <w:rsid w:val="00FD566C"/>
    <w:rsid w:val="00FD78F1"/>
    <w:rsid w:val="00FD7F28"/>
    <w:rsid w:val="00FE05C4"/>
    <w:rsid w:val="00FE3627"/>
    <w:rsid w:val="00FE4A32"/>
    <w:rsid w:val="00FE6537"/>
    <w:rsid w:val="00FE6B06"/>
    <w:rsid w:val="00FF1916"/>
    <w:rsid w:val="00FF42C2"/>
    <w:rsid w:val="00FF45D9"/>
    <w:rsid w:val="00FF4C58"/>
    <w:rsid w:val="00FF558F"/>
    <w:rsid w:val="00FF563B"/>
    <w:rsid w:val="00FF5F02"/>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semiHidden="0" w:uiPriority="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B625E"/>
    <w:rPr>
      <w:sz w:val="24"/>
      <w:szCs w:val="24"/>
    </w:rPr>
  </w:style>
  <w:style w:type="paragraph" w:styleId="Heading1">
    <w:name w:val="heading 1"/>
    <w:basedOn w:val="Normal"/>
    <w:next w:val="Normal"/>
    <w:link w:val="Heading1Char"/>
    <w:uiPriority w:val="99"/>
    <w:qFormat/>
    <w:rsid w:val="003B625E"/>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uiPriority w:val="99"/>
    <w:qFormat/>
    <w:rsid w:val="003B625E"/>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9"/>
    <w:qFormat/>
    <w:rsid w:val="003B625E"/>
    <w:pPr>
      <w:keepNext/>
      <w:spacing w:before="240" w:after="60"/>
      <w:outlineLvl w:val="2"/>
    </w:pPr>
    <w:rPr>
      <w:rFonts w:ascii="Arial" w:hAnsi="Arial" w:cs="Arial"/>
      <w:b/>
      <w:bCs/>
      <w:sz w:val="26"/>
      <w:szCs w:val="26"/>
    </w:rPr>
  </w:style>
  <w:style w:type="paragraph" w:styleId="Heading5">
    <w:name w:val="heading 5"/>
    <w:basedOn w:val="Normal"/>
    <w:next w:val="Normal"/>
    <w:link w:val="Heading5Char"/>
    <w:uiPriority w:val="99"/>
    <w:qFormat/>
    <w:rsid w:val="008A045A"/>
    <w:pPr>
      <w:spacing w:before="240" w:after="60"/>
      <w:outlineLvl w:val="4"/>
    </w:pPr>
    <w:rPr>
      <w:b/>
      <w:bCs/>
      <w:i/>
      <w:iCs/>
      <w:sz w:val="26"/>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40D7A"/>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440D7A"/>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440D7A"/>
    <w:rPr>
      <w:rFonts w:asciiTheme="majorHAnsi" w:eastAsiaTheme="majorEastAsia" w:hAnsiTheme="majorHAnsi" w:cstheme="majorBidi"/>
      <w:b/>
      <w:bCs/>
      <w:sz w:val="26"/>
      <w:szCs w:val="26"/>
    </w:rPr>
  </w:style>
  <w:style w:type="character" w:customStyle="1" w:styleId="Heading5Char">
    <w:name w:val="Heading 5 Char"/>
    <w:basedOn w:val="DefaultParagraphFont"/>
    <w:link w:val="Heading5"/>
    <w:uiPriority w:val="9"/>
    <w:semiHidden/>
    <w:rsid w:val="00440D7A"/>
    <w:rPr>
      <w:rFonts w:asciiTheme="minorHAnsi" w:eastAsiaTheme="minorEastAsia" w:hAnsiTheme="minorHAnsi" w:cstheme="minorBidi"/>
      <w:b/>
      <w:bCs/>
      <w:i/>
      <w:iCs/>
      <w:sz w:val="26"/>
      <w:szCs w:val="26"/>
    </w:rPr>
  </w:style>
  <w:style w:type="paragraph" w:styleId="Title">
    <w:name w:val="Title"/>
    <w:basedOn w:val="Normal"/>
    <w:link w:val="TitleChar"/>
    <w:uiPriority w:val="99"/>
    <w:qFormat/>
    <w:rsid w:val="003B625E"/>
    <w:pPr>
      <w:jc w:val="center"/>
    </w:pPr>
    <w:rPr>
      <w:sz w:val="28"/>
    </w:rPr>
  </w:style>
  <w:style w:type="character" w:customStyle="1" w:styleId="TitleChar">
    <w:name w:val="Title Char"/>
    <w:basedOn w:val="DefaultParagraphFont"/>
    <w:link w:val="Title"/>
    <w:uiPriority w:val="10"/>
    <w:rsid w:val="00440D7A"/>
    <w:rPr>
      <w:rFonts w:asciiTheme="majorHAnsi" w:eastAsiaTheme="majorEastAsia" w:hAnsiTheme="majorHAnsi" w:cstheme="majorBidi"/>
      <w:b/>
      <w:bCs/>
      <w:kern w:val="28"/>
      <w:sz w:val="32"/>
      <w:szCs w:val="32"/>
    </w:rPr>
  </w:style>
  <w:style w:type="paragraph" w:styleId="BodyText">
    <w:name w:val="Body Text"/>
    <w:basedOn w:val="Normal"/>
    <w:link w:val="BodyTextChar"/>
    <w:uiPriority w:val="99"/>
    <w:rsid w:val="003B625E"/>
    <w:pPr>
      <w:jc w:val="center"/>
    </w:pPr>
    <w:rPr>
      <w:b/>
      <w:sz w:val="28"/>
      <w:szCs w:val="20"/>
      <w:u w:val="single"/>
    </w:rPr>
  </w:style>
  <w:style w:type="character" w:customStyle="1" w:styleId="BodyTextChar">
    <w:name w:val="Body Text Char"/>
    <w:basedOn w:val="DefaultParagraphFont"/>
    <w:link w:val="BodyText"/>
    <w:uiPriority w:val="99"/>
    <w:semiHidden/>
    <w:rsid w:val="00440D7A"/>
    <w:rPr>
      <w:sz w:val="24"/>
      <w:szCs w:val="24"/>
    </w:rPr>
  </w:style>
  <w:style w:type="paragraph" w:styleId="BodyTextIndent3">
    <w:name w:val="Body Text Indent 3"/>
    <w:basedOn w:val="Normal"/>
    <w:link w:val="BodyTextIndent3Char"/>
    <w:uiPriority w:val="99"/>
    <w:rsid w:val="003B625E"/>
    <w:pPr>
      <w:ind w:left="567" w:hanging="567"/>
      <w:jc w:val="both"/>
    </w:pPr>
    <w:rPr>
      <w:sz w:val="28"/>
      <w:szCs w:val="20"/>
    </w:rPr>
  </w:style>
  <w:style w:type="character" w:customStyle="1" w:styleId="BodyTextIndent3Char">
    <w:name w:val="Body Text Indent 3 Char"/>
    <w:basedOn w:val="DefaultParagraphFont"/>
    <w:link w:val="BodyTextIndent3"/>
    <w:uiPriority w:val="99"/>
    <w:locked/>
    <w:rsid w:val="00092050"/>
    <w:rPr>
      <w:sz w:val="28"/>
    </w:rPr>
  </w:style>
  <w:style w:type="paragraph" w:styleId="BodyTextIndent">
    <w:name w:val="Body Text Indent"/>
    <w:basedOn w:val="Normal"/>
    <w:link w:val="BodyTextIndentChar"/>
    <w:uiPriority w:val="99"/>
    <w:rsid w:val="003B625E"/>
    <w:pPr>
      <w:ind w:left="1134" w:hanging="425"/>
      <w:jc w:val="both"/>
    </w:pPr>
    <w:rPr>
      <w:sz w:val="28"/>
      <w:szCs w:val="20"/>
    </w:rPr>
  </w:style>
  <w:style w:type="character" w:customStyle="1" w:styleId="BodyTextIndentChar">
    <w:name w:val="Body Text Indent Char"/>
    <w:basedOn w:val="DefaultParagraphFont"/>
    <w:link w:val="BodyTextIndent"/>
    <w:uiPriority w:val="99"/>
    <w:semiHidden/>
    <w:rsid w:val="00440D7A"/>
    <w:rPr>
      <w:sz w:val="24"/>
      <w:szCs w:val="24"/>
    </w:rPr>
  </w:style>
  <w:style w:type="paragraph" w:styleId="BodyText2">
    <w:name w:val="Body Text 2"/>
    <w:basedOn w:val="Normal"/>
    <w:link w:val="BodyText2Char"/>
    <w:uiPriority w:val="99"/>
    <w:rsid w:val="003B625E"/>
    <w:pPr>
      <w:spacing w:after="120" w:line="480" w:lineRule="auto"/>
    </w:pPr>
  </w:style>
  <w:style w:type="character" w:customStyle="1" w:styleId="BodyText2Char">
    <w:name w:val="Body Text 2 Char"/>
    <w:basedOn w:val="DefaultParagraphFont"/>
    <w:link w:val="BodyText2"/>
    <w:uiPriority w:val="99"/>
    <w:semiHidden/>
    <w:rsid w:val="00440D7A"/>
    <w:rPr>
      <w:sz w:val="24"/>
      <w:szCs w:val="24"/>
    </w:rPr>
  </w:style>
  <w:style w:type="paragraph" w:styleId="BodyText3">
    <w:name w:val="Body Text 3"/>
    <w:basedOn w:val="Normal"/>
    <w:link w:val="BodyText3Char"/>
    <w:uiPriority w:val="99"/>
    <w:rsid w:val="003B625E"/>
    <w:pPr>
      <w:spacing w:after="120"/>
    </w:pPr>
    <w:rPr>
      <w:sz w:val="16"/>
      <w:szCs w:val="16"/>
    </w:rPr>
  </w:style>
  <w:style w:type="character" w:customStyle="1" w:styleId="BodyText3Char">
    <w:name w:val="Body Text 3 Char"/>
    <w:basedOn w:val="DefaultParagraphFont"/>
    <w:link w:val="BodyText3"/>
    <w:uiPriority w:val="99"/>
    <w:semiHidden/>
    <w:rsid w:val="00440D7A"/>
    <w:rPr>
      <w:sz w:val="16"/>
      <w:szCs w:val="16"/>
    </w:rPr>
  </w:style>
  <w:style w:type="paragraph" w:styleId="BodyTextIndent2">
    <w:name w:val="Body Text Indent 2"/>
    <w:basedOn w:val="Normal"/>
    <w:link w:val="BodyTextIndent2Char"/>
    <w:uiPriority w:val="99"/>
    <w:rsid w:val="003B625E"/>
    <w:pPr>
      <w:spacing w:after="120" w:line="480" w:lineRule="auto"/>
      <w:ind w:left="283"/>
    </w:pPr>
  </w:style>
  <w:style w:type="character" w:customStyle="1" w:styleId="BodyTextIndent2Char">
    <w:name w:val="Body Text Indent 2 Char"/>
    <w:basedOn w:val="DefaultParagraphFont"/>
    <w:link w:val="BodyTextIndent2"/>
    <w:uiPriority w:val="99"/>
    <w:locked/>
    <w:rsid w:val="00FC4278"/>
    <w:rPr>
      <w:sz w:val="24"/>
      <w:lang w:val="ru-RU" w:eastAsia="ru-RU"/>
    </w:rPr>
  </w:style>
  <w:style w:type="paragraph" w:styleId="BalloonText">
    <w:name w:val="Balloon Text"/>
    <w:basedOn w:val="Normal"/>
    <w:link w:val="BalloonTextChar"/>
    <w:uiPriority w:val="99"/>
    <w:semiHidden/>
    <w:rsid w:val="003B625E"/>
    <w:rPr>
      <w:rFonts w:ascii="Tahoma" w:hAnsi="Tahoma" w:cs="Tahoma"/>
      <w:sz w:val="16"/>
      <w:szCs w:val="16"/>
    </w:rPr>
  </w:style>
  <w:style w:type="character" w:customStyle="1" w:styleId="BalloonTextChar">
    <w:name w:val="Balloon Text Char"/>
    <w:basedOn w:val="DefaultParagraphFont"/>
    <w:link w:val="BalloonText"/>
    <w:uiPriority w:val="99"/>
    <w:semiHidden/>
    <w:rsid w:val="00440D7A"/>
    <w:rPr>
      <w:sz w:val="0"/>
      <w:szCs w:val="0"/>
    </w:rPr>
  </w:style>
  <w:style w:type="paragraph" w:styleId="Footer">
    <w:name w:val="footer"/>
    <w:basedOn w:val="Normal"/>
    <w:link w:val="FooterChar"/>
    <w:uiPriority w:val="99"/>
    <w:rsid w:val="003B625E"/>
    <w:pPr>
      <w:tabs>
        <w:tab w:val="center" w:pos="4677"/>
        <w:tab w:val="right" w:pos="9355"/>
      </w:tabs>
    </w:pPr>
  </w:style>
  <w:style w:type="character" w:customStyle="1" w:styleId="FooterChar">
    <w:name w:val="Footer Char"/>
    <w:basedOn w:val="DefaultParagraphFont"/>
    <w:link w:val="Footer"/>
    <w:uiPriority w:val="99"/>
    <w:locked/>
    <w:rsid w:val="00CF1A3F"/>
    <w:rPr>
      <w:rFonts w:cs="Times New Roman"/>
      <w:sz w:val="24"/>
      <w:szCs w:val="24"/>
    </w:rPr>
  </w:style>
  <w:style w:type="character" w:styleId="PageNumber">
    <w:name w:val="page number"/>
    <w:basedOn w:val="DefaultParagraphFont"/>
    <w:uiPriority w:val="99"/>
    <w:rsid w:val="003B625E"/>
    <w:rPr>
      <w:rFonts w:cs="Times New Roman"/>
    </w:rPr>
  </w:style>
  <w:style w:type="paragraph" w:styleId="Header">
    <w:name w:val="header"/>
    <w:basedOn w:val="Normal"/>
    <w:link w:val="HeaderChar"/>
    <w:uiPriority w:val="99"/>
    <w:rsid w:val="003B625E"/>
    <w:pPr>
      <w:tabs>
        <w:tab w:val="center" w:pos="4677"/>
        <w:tab w:val="right" w:pos="9355"/>
      </w:tabs>
    </w:pPr>
  </w:style>
  <w:style w:type="character" w:customStyle="1" w:styleId="HeaderChar">
    <w:name w:val="Header Char"/>
    <w:basedOn w:val="DefaultParagraphFont"/>
    <w:link w:val="Header"/>
    <w:uiPriority w:val="99"/>
    <w:semiHidden/>
    <w:rsid w:val="00440D7A"/>
    <w:rPr>
      <w:sz w:val="24"/>
      <w:szCs w:val="24"/>
    </w:rPr>
  </w:style>
  <w:style w:type="paragraph" w:customStyle="1" w:styleId="2">
    <w:name w:val="Знак Знак2"/>
    <w:basedOn w:val="Normal"/>
    <w:uiPriority w:val="99"/>
    <w:rsid w:val="00E97E61"/>
    <w:pPr>
      <w:spacing w:after="160" w:line="240" w:lineRule="exact"/>
    </w:pPr>
    <w:rPr>
      <w:rFonts w:ascii="Verdana" w:hAnsi="Verdana"/>
      <w:sz w:val="20"/>
      <w:szCs w:val="20"/>
      <w:lang w:val="en-US" w:eastAsia="en-US"/>
    </w:rPr>
  </w:style>
  <w:style w:type="paragraph" w:customStyle="1" w:styleId="a">
    <w:name w:val="Знак Знак Знак Знак"/>
    <w:basedOn w:val="Normal"/>
    <w:uiPriority w:val="99"/>
    <w:rsid w:val="00F92531"/>
    <w:pPr>
      <w:spacing w:after="160" w:line="240" w:lineRule="exact"/>
    </w:pPr>
    <w:rPr>
      <w:rFonts w:ascii="Verdana" w:hAnsi="Verdana"/>
      <w:sz w:val="20"/>
      <w:szCs w:val="20"/>
      <w:lang w:val="en-US" w:eastAsia="en-US"/>
    </w:rPr>
  </w:style>
  <w:style w:type="paragraph" w:customStyle="1" w:styleId="1">
    <w:name w:val="Знак Знак Знак Знак1"/>
    <w:basedOn w:val="Normal"/>
    <w:uiPriority w:val="99"/>
    <w:rsid w:val="001F65CF"/>
    <w:pPr>
      <w:spacing w:after="160" w:line="240" w:lineRule="exact"/>
    </w:pPr>
    <w:rPr>
      <w:rFonts w:ascii="Verdana" w:hAnsi="Verdana"/>
      <w:sz w:val="20"/>
      <w:szCs w:val="20"/>
      <w:lang w:val="en-US" w:eastAsia="en-US"/>
    </w:rPr>
  </w:style>
  <w:style w:type="paragraph" w:customStyle="1" w:styleId="a0">
    <w:name w:val="Знак"/>
    <w:basedOn w:val="Normal"/>
    <w:uiPriority w:val="99"/>
    <w:rsid w:val="008A045A"/>
    <w:pPr>
      <w:spacing w:after="160" w:line="240" w:lineRule="exact"/>
    </w:pPr>
    <w:rPr>
      <w:rFonts w:ascii="Verdana" w:hAnsi="Verdana"/>
      <w:sz w:val="20"/>
      <w:szCs w:val="20"/>
      <w:lang w:val="en-US" w:eastAsia="en-US"/>
    </w:rPr>
  </w:style>
  <w:style w:type="paragraph" w:styleId="NormalWeb">
    <w:name w:val="Normal (Web)"/>
    <w:basedOn w:val="Normal"/>
    <w:uiPriority w:val="99"/>
    <w:rsid w:val="00172FF3"/>
    <w:pPr>
      <w:spacing w:before="100" w:beforeAutospacing="1" w:after="100" w:afterAutospacing="1"/>
    </w:pPr>
  </w:style>
  <w:style w:type="character" w:styleId="Hyperlink">
    <w:name w:val="Hyperlink"/>
    <w:basedOn w:val="DefaultParagraphFont"/>
    <w:uiPriority w:val="99"/>
    <w:rsid w:val="00546B94"/>
    <w:rPr>
      <w:rFonts w:cs="Times New Roman"/>
      <w:color w:val="0C66A9"/>
      <w:u w:val="none"/>
      <w:effect w:val="none"/>
    </w:rPr>
  </w:style>
  <w:style w:type="character" w:styleId="Emphasis">
    <w:name w:val="Emphasis"/>
    <w:basedOn w:val="DefaultParagraphFont"/>
    <w:uiPriority w:val="99"/>
    <w:qFormat/>
    <w:rsid w:val="00546B94"/>
    <w:rPr>
      <w:rFonts w:cs="Times New Roman"/>
      <w:i/>
    </w:rPr>
  </w:style>
  <w:style w:type="table" w:styleId="TableGrid">
    <w:name w:val="Table Grid"/>
    <w:basedOn w:val="TableNormal"/>
    <w:uiPriority w:val="99"/>
    <w:rsid w:val="0057658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uiPriority w:val="99"/>
    <w:rsid w:val="007236FD"/>
    <w:pPr>
      <w:widowControl w:val="0"/>
      <w:autoSpaceDE w:val="0"/>
      <w:autoSpaceDN w:val="0"/>
      <w:adjustRightInd w:val="0"/>
    </w:pPr>
    <w:rPr>
      <w:rFonts w:ascii="Arial" w:hAnsi="Arial" w:cs="Arial"/>
      <w:b/>
      <w:bCs/>
      <w:sz w:val="20"/>
      <w:szCs w:val="20"/>
    </w:rPr>
  </w:style>
  <w:style w:type="character" w:styleId="Strong">
    <w:name w:val="Strong"/>
    <w:basedOn w:val="DefaultParagraphFont"/>
    <w:uiPriority w:val="99"/>
    <w:qFormat/>
    <w:rsid w:val="00FE4A32"/>
    <w:rPr>
      <w:rFonts w:cs="Times New Roman"/>
      <w:b/>
    </w:rPr>
  </w:style>
  <w:style w:type="paragraph" w:customStyle="1" w:styleId="ConsPlusNormal">
    <w:name w:val="ConsPlusNormal"/>
    <w:uiPriority w:val="99"/>
    <w:rsid w:val="00766951"/>
    <w:pPr>
      <w:widowControl w:val="0"/>
      <w:autoSpaceDE w:val="0"/>
      <w:autoSpaceDN w:val="0"/>
      <w:adjustRightInd w:val="0"/>
      <w:ind w:firstLine="720"/>
    </w:pPr>
    <w:rPr>
      <w:rFonts w:ascii="Arial" w:hAnsi="Arial" w:cs="Arial"/>
      <w:sz w:val="20"/>
      <w:szCs w:val="20"/>
    </w:rPr>
  </w:style>
  <w:style w:type="paragraph" w:styleId="ListParagraph">
    <w:name w:val="List Paragraph"/>
    <w:basedOn w:val="Normal"/>
    <w:uiPriority w:val="99"/>
    <w:qFormat/>
    <w:rsid w:val="00171F7D"/>
    <w:pPr>
      <w:ind w:left="708"/>
    </w:pPr>
  </w:style>
</w:styles>
</file>

<file path=word/webSettings.xml><?xml version="1.0" encoding="utf-8"?>
<w:webSettings xmlns:r="http://schemas.openxmlformats.org/officeDocument/2006/relationships" xmlns:w="http://schemas.openxmlformats.org/wordprocessingml/2006/main">
  <w:divs>
    <w:div w:id="1062173189">
      <w:marLeft w:val="0"/>
      <w:marRight w:val="0"/>
      <w:marTop w:val="0"/>
      <w:marBottom w:val="0"/>
      <w:divBdr>
        <w:top w:val="none" w:sz="0" w:space="0" w:color="auto"/>
        <w:left w:val="none" w:sz="0" w:space="0" w:color="auto"/>
        <w:bottom w:val="none" w:sz="0" w:space="0" w:color="auto"/>
        <w:right w:val="none" w:sz="0" w:space="0" w:color="auto"/>
      </w:divBdr>
    </w:div>
    <w:div w:id="106217319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1.ege.edu.ru/rules-procedures" TargetMode="External"/><Relationship Id="rId18" Type="http://schemas.openxmlformats.org/officeDocument/2006/relationships/image" Target="media/image4.png"/><Relationship Id="rId26" Type="http://schemas.openxmlformats.org/officeDocument/2006/relationships/image" Target="media/image12.jpeg"/><Relationship Id="rId39" Type="http://schemas.openxmlformats.org/officeDocument/2006/relationships/image" Target="media/image20.jpeg"/><Relationship Id="rId21" Type="http://schemas.openxmlformats.org/officeDocument/2006/relationships/image" Target="media/image7.jpeg"/><Relationship Id="rId34" Type="http://schemas.openxmlformats.org/officeDocument/2006/relationships/image" Target="media/image15.png"/><Relationship Id="rId42" Type="http://schemas.openxmlformats.org/officeDocument/2006/relationships/hyperlink" Target="http://www.ege.edu.ru/ru/main/brief-glossary/" TargetMode="External"/><Relationship Id="rId47" Type="http://schemas.openxmlformats.org/officeDocument/2006/relationships/image" Target="media/image23.jpeg"/><Relationship Id="rId50" Type="http://schemas.openxmlformats.org/officeDocument/2006/relationships/hyperlink" Target="http://www.ege.edu.ru/ru/main/legal-documents/index.php?id_4=17851&amp;from_4=2" TargetMode="External"/><Relationship Id="rId55" Type="http://schemas.openxmlformats.org/officeDocument/2006/relationships/hyperlink" Target="http://www.ege.edu.ru/ru/main/brief-glossary/" TargetMode="External"/><Relationship Id="rId63" Type="http://schemas.openxmlformats.org/officeDocument/2006/relationships/hyperlink" Target="http://www.ege.edu.ru/ru/classes-11/egerus/" TargetMode="External"/><Relationship Id="rId68" Type="http://schemas.openxmlformats.org/officeDocument/2006/relationships/hyperlink" Target="http://www.ege.edu.ru/ru/main/schedule/" TargetMode="External"/><Relationship Id="rId76" Type="http://schemas.openxmlformats.org/officeDocument/2006/relationships/image" Target="http://rcoi.net/plugins/content/jumultithumb/Li4vLi4vLi4vaW1hZ2VzL3N0b3JpZXMvc21pLzIzMDQyMDEwLmpwZyZhbXA7dz0yMDAmYW1wO2g9MjAwJmFtcDtxPTkw.jpg" TargetMode="External"/><Relationship Id="rId7" Type="http://schemas.openxmlformats.org/officeDocument/2006/relationships/image" Target="media/image1.jpeg"/><Relationship Id="rId71" Type="http://schemas.openxmlformats.org/officeDocument/2006/relationships/hyperlink" Target="http://www.ege.edu.ru/ru/classes-11/olympics/" TargetMode="External"/><Relationship Id="rId2" Type="http://schemas.openxmlformats.org/officeDocument/2006/relationships/styles" Target="styles.xml"/><Relationship Id="rId16" Type="http://schemas.openxmlformats.org/officeDocument/2006/relationships/hyperlink" Target="http://www1.ege.edu.ru/classes-11/blanks" TargetMode="External"/><Relationship Id="rId29" Type="http://schemas.openxmlformats.org/officeDocument/2006/relationships/header" Target="header1.xml"/><Relationship Id="rId11" Type="http://schemas.openxmlformats.org/officeDocument/2006/relationships/hyperlink" Target="http://www1.ege.edu.ru/brief-glossary" TargetMode="External"/><Relationship Id="rId24" Type="http://schemas.openxmlformats.org/officeDocument/2006/relationships/image" Target="media/image10.jpeg"/><Relationship Id="rId32" Type="http://schemas.openxmlformats.org/officeDocument/2006/relationships/footer" Target="footer2.xml"/><Relationship Id="rId37" Type="http://schemas.openxmlformats.org/officeDocument/2006/relationships/image" Target="media/image18.emf"/><Relationship Id="rId40" Type="http://schemas.openxmlformats.org/officeDocument/2006/relationships/image" Target="media/image21.jpeg"/><Relationship Id="rId45" Type="http://schemas.openxmlformats.org/officeDocument/2006/relationships/hyperlink" Target="http://www.ege.edu.ru/ru/main/brief-glossary/" TargetMode="External"/><Relationship Id="rId53" Type="http://schemas.openxmlformats.org/officeDocument/2006/relationships/hyperlink" Target="http://www.ege.edu.ru/ru/main/brief-glossary/" TargetMode="External"/><Relationship Id="rId58" Type="http://schemas.openxmlformats.org/officeDocument/2006/relationships/hyperlink" Target="javascript://" TargetMode="External"/><Relationship Id="rId66" Type="http://schemas.openxmlformats.org/officeDocument/2006/relationships/hyperlink" Target="http://www.ege.edu.ru/ru/main/brief-glossary/" TargetMode="External"/><Relationship Id="rId74" Type="http://schemas.openxmlformats.org/officeDocument/2006/relationships/image" Target="media/image26.jpeg"/><Relationship Id="rId79"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www.ege.edu.ru/ru/classes-11/egerus/" TargetMode="External"/><Relationship Id="rId10" Type="http://schemas.openxmlformats.org/officeDocument/2006/relationships/hyperlink" Target="http://www.obrnadzor.gov.ru/ru/about/subordinated_organizations/" TargetMode="External"/><Relationship Id="rId19" Type="http://schemas.openxmlformats.org/officeDocument/2006/relationships/image" Target="media/image5.jpeg"/><Relationship Id="rId31" Type="http://schemas.openxmlformats.org/officeDocument/2006/relationships/footer" Target="footer1.xml"/><Relationship Id="rId44" Type="http://schemas.openxmlformats.org/officeDocument/2006/relationships/hyperlink" Target="http://www.ege.edu.ru/ru/main/brief-glossary/" TargetMode="External"/><Relationship Id="rId52" Type="http://schemas.openxmlformats.org/officeDocument/2006/relationships/hyperlink" Target="http://www.ege.edu.ru/ru/main/brief-glossary/" TargetMode="External"/><Relationship Id="rId60" Type="http://schemas.openxmlformats.org/officeDocument/2006/relationships/image" Target="media/image24.png"/><Relationship Id="rId65" Type="http://schemas.openxmlformats.org/officeDocument/2006/relationships/hyperlink" Target="http://www.ege.edu.ru/ru/main/min-points/" TargetMode="External"/><Relationship Id="rId73" Type="http://schemas.openxmlformats.org/officeDocument/2006/relationships/image" Target="media/image25.wmf"/><Relationship Id="rId78" Type="http://schemas.openxmlformats.org/officeDocument/2006/relationships/image" Target="media/image29.jpeg"/><Relationship Id="rId4" Type="http://schemas.openxmlformats.org/officeDocument/2006/relationships/webSettings" Target="webSettings.xml"/><Relationship Id="rId9" Type="http://schemas.openxmlformats.org/officeDocument/2006/relationships/hyperlink" Target="http://www1.ege.edu.ru/ege-in-rf" TargetMode="External"/><Relationship Id="rId14" Type="http://schemas.openxmlformats.org/officeDocument/2006/relationships/hyperlink" Target="http://www1.ege.edu.ru/schedule" TargetMode="Externa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header" Target="header2.xml"/><Relationship Id="rId35" Type="http://schemas.openxmlformats.org/officeDocument/2006/relationships/image" Target="media/image16.emf"/><Relationship Id="rId43" Type="http://schemas.openxmlformats.org/officeDocument/2006/relationships/hyperlink" Target="http://www.ege.edu.ru/ru/main/brief-glossary/" TargetMode="External"/><Relationship Id="rId48" Type="http://schemas.openxmlformats.org/officeDocument/2006/relationships/hyperlink" Target="http://www.ege.edu.ru/ru/main/brief-glossary/" TargetMode="External"/><Relationship Id="rId56" Type="http://schemas.openxmlformats.org/officeDocument/2006/relationships/hyperlink" Target="http://www.ege.edu.ru/ru/main/brief-glossary/" TargetMode="External"/><Relationship Id="rId64" Type="http://schemas.openxmlformats.org/officeDocument/2006/relationships/hyperlink" Target="http://www.ege.edu.ru/ru/classes-11/egemath/" TargetMode="External"/><Relationship Id="rId69" Type="http://schemas.openxmlformats.org/officeDocument/2006/relationships/hyperlink" Target="http://www.ege.edu.ru/ru/main/legal-documents/index.php?id_4=17886" TargetMode="External"/><Relationship Id="rId77" Type="http://schemas.openxmlformats.org/officeDocument/2006/relationships/image" Target="media/image28.jpeg"/><Relationship Id="rId8" Type="http://schemas.openxmlformats.org/officeDocument/2006/relationships/hyperlink" Target="http://obrnadzor.gov.ru/ru/activity/main_directions/cert_11/" TargetMode="External"/><Relationship Id="rId51" Type="http://schemas.openxmlformats.org/officeDocument/2006/relationships/hyperlink" Target="javascript://" TargetMode="External"/><Relationship Id="rId72" Type="http://schemas.openxmlformats.org/officeDocument/2006/relationships/hyperlink" Target="http://www.ege.edu.ru/ru/main/legal-documents/index.php?id_4=17622&amp;from_4=3" TargetMode="External"/><Relationship Id="rId80"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4.png"/><Relationship Id="rId38" Type="http://schemas.openxmlformats.org/officeDocument/2006/relationships/image" Target="media/image19.emf"/><Relationship Id="rId46" Type="http://schemas.openxmlformats.org/officeDocument/2006/relationships/image" Target="media/image22.jpeg"/><Relationship Id="rId59" Type="http://schemas.openxmlformats.org/officeDocument/2006/relationships/hyperlink" Target="http://www.ege.edu.ru/ru/main/brief-glossary/" TargetMode="External"/><Relationship Id="rId67" Type="http://schemas.openxmlformats.org/officeDocument/2006/relationships/hyperlink" Target="http://www.ege.edu.ru/ru/main/brief-glossary/" TargetMode="External"/><Relationship Id="rId20" Type="http://schemas.openxmlformats.org/officeDocument/2006/relationships/image" Target="media/image6.jpeg"/><Relationship Id="rId41" Type="http://schemas.openxmlformats.org/officeDocument/2006/relationships/hyperlink" Target="http://www.ege.edu.ru/ru/main/brief-glossary/" TargetMode="External"/><Relationship Id="rId54" Type="http://schemas.openxmlformats.org/officeDocument/2006/relationships/hyperlink" Target="http://www.ege.edu.ru/ru/main/legal-documents/index.php?id_4=17890&amp;from_4=1" TargetMode="External"/><Relationship Id="rId62" Type="http://schemas.openxmlformats.org/officeDocument/2006/relationships/hyperlink" Target="http://www.ege.edu.ru/ru/classes-11/egemath/" TargetMode="External"/><Relationship Id="rId70" Type="http://schemas.openxmlformats.org/officeDocument/2006/relationships/hyperlink" Target="http://www.ege.edu.ru/ru/main/legal-documents/index.php?id_4=17622&amp;from_4=3" TargetMode="External"/><Relationship Id="rId75" Type="http://schemas.openxmlformats.org/officeDocument/2006/relationships/image" Target="media/image27.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1.ege.edu.ru/brief-glossary" TargetMode="External"/><Relationship Id="rId23" Type="http://schemas.openxmlformats.org/officeDocument/2006/relationships/image" Target="media/image9.jpeg"/><Relationship Id="rId28" Type="http://schemas.openxmlformats.org/officeDocument/2006/relationships/image" Target="http://two-schoolsev.ucoz.ru/images/new/inst_cl_20ruc_.jpg" TargetMode="External"/><Relationship Id="rId36" Type="http://schemas.openxmlformats.org/officeDocument/2006/relationships/image" Target="media/image17.emf"/><Relationship Id="rId49" Type="http://schemas.openxmlformats.org/officeDocument/2006/relationships/hyperlink" Target="http://www.ege.edu.ru/ru/main/legal-documents/index.php?id_4=17890&amp;from_4=1" TargetMode="External"/><Relationship Id="rId57" Type="http://schemas.openxmlformats.org/officeDocument/2006/relationships/hyperlink" Target="http://www.ege.edu.ru/ru/main/legal-documents/index.php?id_4=1788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74</TotalTime>
  <Pages>43</Pages>
  <Words>11143</Words>
  <Characters>-32766</Characters>
  <Application>Microsoft Office Outlook</Application>
  <DocSecurity>0</DocSecurity>
  <Lines>0</Lines>
  <Paragraphs>0</Paragraphs>
  <ScaleCrop>false</ScaleCrop>
  <Company>ГАС</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ПОЛОЖЕНИЕ</dc:title>
  <dc:subject/>
  <dc:creator>Бойко Т.Н.</dc:creator>
  <cp:keywords/>
  <dc:description/>
  <cp:lastModifiedBy>Лапшина</cp:lastModifiedBy>
  <cp:revision>8</cp:revision>
  <cp:lastPrinted>2012-04-11T14:59:00Z</cp:lastPrinted>
  <dcterms:created xsi:type="dcterms:W3CDTF">2012-04-24T10:22:00Z</dcterms:created>
  <dcterms:modified xsi:type="dcterms:W3CDTF">2012-05-03T07:34:00Z</dcterms:modified>
</cp:coreProperties>
</file>